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E53E7" w14:textId="7A14FEED" w:rsidR="00D54426" w:rsidRPr="00301803" w:rsidRDefault="00D54426" w:rsidP="003F31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0E178A">
        <w:fldChar w:fldCharType="begin"/>
      </w:r>
      <w:r w:rsidR="000E178A">
        <w:instrText xml:space="preserve"> DOCPROPERTY  TSG/WGRef  \* MERGEFORMAT </w:instrText>
      </w:r>
      <w:r w:rsidR="000E178A">
        <w:fldChar w:fldCharType="separate"/>
      </w:r>
      <w:r>
        <w:rPr>
          <w:b/>
          <w:noProof/>
          <w:sz w:val="24"/>
        </w:rPr>
        <w:t>RAN4</w:t>
      </w:r>
      <w:r w:rsidR="000E178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01803" w:rsidRPr="00301803">
        <w:rPr>
          <w:b/>
          <w:noProof/>
          <w:sz w:val="24"/>
        </w:rPr>
        <w:t>100</w:t>
      </w:r>
      <w:r w:rsidR="00CC33FF">
        <w:rPr>
          <w:b/>
          <w:noProof/>
          <w:sz w:val="24"/>
        </w:rPr>
        <w:fldChar w:fldCharType="begin"/>
      </w:r>
      <w:r w:rsidR="00CC33FF" w:rsidRPr="00301803">
        <w:rPr>
          <w:b/>
          <w:noProof/>
          <w:sz w:val="24"/>
        </w:rPr>
        <w:instrText xml:space="preserve"> DOCPROPERTY  MtgTitle  \* MERGEFORMAT </w:instrText>
      </w:r>
      <w:r w:rsidR="00CC33F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 w:rsidR="00CC33F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308A0" w:rsidRPr="007308A0">
        <w:rPr>
          <w:b/>
          <w:noProof/>
          <w:sz w:val="24"/>
        </w:rPr>
        <w:t>R4-2112115</w:t>
      </w:r>
    </w:p>
    <w:p w14:paraId="1025A38E" w14:textId="051DD4D1" w:rsidR="00D54426" w:rsidRDefault="000E178A" w:rsidP="00D5442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54426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54426">
        <w:rPr>
          <w:b/>
          <w:noProof/>
          <w:sz w:val="24"/>
        </w:rPr>
        <w:t xml:space="preserve">, </w:t>
      </w:r>
      <w:r w:rsidR="00D54426" w:rsidRPr="00D52283">
        <w:rPr>
          <w:b/>
          <w:sz w:val="24"/>
          <w:szCs w:val="24"/>
          <w:lang w:eastAsia="zh-CN"/>
        </w:rPr>
        <w:fldChar w:fldCharType="begin"/>
      </w:r>
      <w:r w:rsidR="00D54426"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="00D54426" w:rsidRPr="00D52283">
        <w:rPr>
          <w:b/>
          <w:sz w:val="24"/>
          <w:szCs w:val="24"/>
          <w:lang w:eastAsia="zh-CN"/>
        </w:rPr>
        <w:fldChar w:fldCharType="end"/>
      </w:r>
      <w:r w:rsidR="00301803">
        <w:rPr>
          <w:b/>
          <w:sz w:val="24"/>
          <w:szCs w:val="24"/>
          <w:lang w:eastAsia="zh-CN"/>
        </w:rPr>
        <w:t>16</w:t>
      </w:r>
      <w:r w:rsidR="00D54426" w:rsidRPr="00BF1228">
        <w:rPr>
          <w:b/>
          <w:sz w:val="24"/>
          <w:szCs w:val="24"/>
          <w:lang w:eastAsia="zh-CN"/>
        </w:rPr>
        <w:t xml:space="preserve"> </w:t>
      </w:r>
      <w:r w:rsidR="00D54426">
        <w:rPr>
          <w:b/>
          <w:sz w:val="24"/>
          <w:szCs w:val="24"/>
          <w:lang w:eastAsia="zh-CN"/>
        </w:rPr>
        <w:t xml:space="preserve">– 27 </w:t>
      </w:r>
      <w:proofErr w:type="gramStart"/>
      <w:r w:rsidR="00301803">
        <w:rPr>
          <w:b/>
          <w:sz w:val="24"/>
          <w:szCs w:val="24"/>
          <w:lang w:eastAsia="zh-CN"/>
        </w:rPr>
        <w:t>Aug</w:t>
      </w:r>
      <w:r w:rsidR="00D54426" w:rsidRPr="00BF1228">
        <w:rPr>
          <w:b/>
          <w:sz w:val="24"/>
          <w:szCs w:val="24"/>
          <w:lang w:eastAsia="zh-CN"/>
        </w:rPr>
        <w:t>,</w:t>
      </w:r>
      <w:proofErr w:type="gramEnd"/>
      <w:r w:rsidR="00D54426" w:rsidRPr="00BF1228">
        <w:rPr>
          <w:b/>
          <w:sz w:val="24"/>
          <w:szCs w:val="24"/>
          <w:lang w:eastAsia="zh-CN"/>
        </w:rPr>
        <w:t xml:space="preserve"> 202</w:t>
      </w:r>
      <w:r w:rsidR="00D54426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511F57" w:rsidR="001E41F3" w:rsidRPr="00A34930" w:rsidRDefault="00FA640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7A0341" w:rsidR="001E41F3" w:rsidRPr="00A34930" w:rsidRDefault="001E41F3" w:rsidP="00FA6406">
            <w:pPr>
              <w:pStyle w:val="CRCoverPage"/>
              <w:tabs>
                <w:tab w:val="left" w:pos="893"/>
              </w:tabs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C8C7E2" w:rsidR="001E41F3" w:rsidRPr="00A34930" w:rsidRDefault="001E41F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E086A2" w:rsidR="001E41F3" w:rsidRPr="00A34930" w:rsidRDefault="000E178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7904">
              <w:rPr>
                <w:b/>
                <w:noProof/>
                <w:sz w:val="28"/>
              </w:rPr>
              <w:t>16</w:t>
            </w:r>
            <w:r w:rsidR="00A87904" w:rsidRPr="00410371">
              <w:rPr>
                <w:b/>
                <w:noProof/>
                <w:sz w:val="28"/>
              </w:rPr>
              <w:t>.</w:t>
            </w:r>
            <w:r w:rsidR="00301803">
              <w:rPr>
                <w:b/>
                <w:noProof/>
                <w:sz w:val="28"/>
              </w:rPr>
              <w:t>8</w:t>
            </w:r>
            <w:r w:rsidR="00A87904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C7A1B3" w:rsidR="00F25D98" w:rsidRDefault="00FA64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EF31CD" w:rsidR="001E41F3" w:rsidRDefault="00690D4F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Pr="00690D4F">
              <w:t>raft CR on SSB availability for RLM and L1-RSRP R16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16278D" w:rsidR="001E41F3" w:rsidRPr="00864E71" w:rsidRDefault="00A8790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proofErr w:type="spellStart"/>
            <w:r>
              <w:t>Appl</w:t>
            </w:r>
            <w:proofErr w:type="spellEnd"/>
            <w:r w:rsidR="00864E71">
              <w:rPr>
                <w:lang w:val="en-US"/>
              </w:rPr>
              <w:t>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D99179" w:rsidR="001E41F3" w:rsidRDefault="002F7C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690D4F" w:rsidRPr="00B23518">
              <w:rPr>
                <w:rFonts w:cs="Arial"/>
                <w:sz w:val="18"/>
                <w:szCs w:val="18"/>
              </w:rPr>
              <w:t>NR_unlic</w:t>
            </w:r>
            <w:proofErr w:type="spellEnd"/>
            <w:r w:rsidR="00690D4F" w:rsidRPr="00B23518">
              <w:rPr>
                <w:rFonts w:cs="Arial"/>
                <w:sz w:val="18"/>
                <w:szCs w:val="18"/>
              </w:rPr>
              <w:t>-Core</w:t>
            </w:r>
            <w:r w:rsidR="00F03CC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2802C3" w:rsidR="001E41F3" w:rsidRDefault="003645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A6406">
                <w:rPr>
                  <w:noProof/>
                </w:rPr>
                <w:t>202</w:t>
              </w:r>
              <w:r w:rsidR="00E17524">
                <w:rPr>
                  <w:noProof/>
                </w:rPr>
                <w:t>1</w:t>
              </w:r>
              <w:r w:rsidR="00FA6406">
                <w:rPr>
                  <w:noProof/>
                </w:rPr>
                <w:t>-</w:t>
              </w:r>
              <w:r w:rsidR="00E17524">
                <w:rPr>
                  <w:noProof/>
                </w:rPr>
                <w:t>0</w:t>
              </w:r>
              <w:r w:rsidR="001B7BCE">
                <w:rPr>
                  <w:noProof/>
                </w:rPr>
                <w:t>7</w:t>
              </w:r>
              <w:r w:rsidR="00FA6406">
                <w:rPr>
                  <w:noProof/>
                </w:rPr>
                <w:t>-</w:t>
              </w:r>
              <w:r w:rsidR="00D54426">
                <w:rPr>
                  <w:noProof/>
                </w:rPr>
                <w:t>2</w:t>
              </w:r>
              <w:r w:rsidR="00FA6406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87904" w:rsidRDefault="00A87904" w:rsidP="00A879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FEEE4" w:rsidR="00A87904" w:rsidRPr="00A34930" w:rsidRDefault="00A87904" w:rsidP="00A8790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87904" w:rsidRDefault="00A87904" w:rsidP="00A879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87904" w:rsidRDefault="00A87904" w:rsidP="00A879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ACD079" w:rsidR="00A87904" w:rsidRDefault="000E178A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8790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A8790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87904" w:rsidRDefault="00A87904" w:rsidP="00A879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87904" w:rsidRDefault="00A87904" w:rsidP="00A879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A87904" w:rsidRPr="007C2097" w:rsidRDefault="00A87904" w:rsidP="00A879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87904" w14:paraId="7FBEB8E7" w14:textId="77777777" w:rsidTr="00547111">
        <w:tc>
          <w:tcPr>
            <w:tcW w:w="1843" w:type="dxa"/>
          </w:tcPr>
          <w:p w14:paraId="44A3A604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B3DA14" w:rsidR="001B7BCE" w:rsidRPr="001B7BCE" w:rsidRDefault="00690D4F" w:rsidP="001B7BCE">
            <w:pPr>
              <w:rPr>
                <w:noProof/>
              </w:rPr>
            </w:pPr>
            <w:r>
              <w:rPr>
                <w:noProof/>
              </w:rPr>
              <w:t xml:space="preserve">The UE behavior for </w:t>
            </w:r>
            <w:r w:rsidRPr="00690D4F">
              <w:t>SSB availability</w:t>
            </w:r>
            <w:r>
              <w:t xml:space="preserve"> determination</w:t>
            </w:r>
            <w:r w:rsidRPr="00690D4F">
              <w:t xml:space="preserve"> for RLM and L1-RSRP</w:t>
            </w:r>
            <w:r>
              <w:t xml:space="preserve"> is missing.</w:t>
            </w:r>
          </w:p>
        </w:tc>
      </w:tr>
      <w:tr w:rsidR="00A8790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C1F3CE" w:rsidR="001B7BCE" w:rsidRPr="00F51587" w:rsidRDefault="00690D4F" w:rsidP="00201698">
            <w:pPr>
              <w:jc w:val="both"/>
              <w:rPr>
                <w:rFonts w:ascii="Arial" w:hAnsi="Arial" w:cs="Arial"/>
              </w:rPr>
            </w:pPr>
            <w:r>
              <w:rPr>
                <w:noProof/>
              </w:rPr>
              <w:t xml:space="preserve">Specify the UE behavior for </w:t>
            </w:r>
            <w:r w:rsidRPr="00690D4F">
              <w:t>SSB availability</w:t>
            </w:r>
            <w:r>
              <w:t xml:space="preserve"> determination</w:t>
            </w:r>
            <w:r w:rsidRPr="00690D4F">
              <w:t xml:space="preserve"> for RLM and L1-RSRP</w:t>
            </w:r>
          </w:p>
        </w:tc>
      </w:tr>
      <w:tr w:rsidR="00A8790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B2E4B3" w:rsidR="00A87904" w:rsidRDefault="00690D4F" w:rsidP="00690D4F">
            <w:pPr>
              <w:pStyle w:val="CRCoverPage"/>
              <w:spacing w:after="0"/>
              <w:rPr>
                <w:noProof/>
              </w:rPr>
            </w:pPr>
            <w:r w:rsidRPr="00690D4F">
              <w:rPr>
                <w:rFonts w:ascii="Times New Roman" w:hAnsi="Times New Roman"/>
                <w:noProof/>
              </w:rPr>
              <w:t>The UE behavior for SSB availability determination for RLM and L1-RSRP is missing.</w:t>
            </w:r>
          </w:p>
        </w:tc>
      </w:tr>
      <w:tr w:rsidR="00A87904" w14:paraId="034AF533" w14:textId="77777777" w:rsidTr="00547111">
        <w:tc>
          <w:tcPr>
            <w:tcW w:w="2694" w:type="dxa"/>
            <w:gridSpan w:val="2"/>
          </w:tcPr>
          <w:p w14:paraId="39D9EB5B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EE1280" w:rsidR="00A87904" w:rsidRDefault="00E739F5" w:rsidP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8.1A.2.2; 9.5A.4.1</w:t>
            </w:r>
          </w:p>
        </w:tc>
      </w:tr>
      <w:tr w:rsidR="00A8790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7904" w:rsidRDefault="00A87904" w:rsidP="00A87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0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7904" w:rsidRDefault="00A87904" w:rsidP="00A87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7904" w:rsidRDefault="00A87904" w:rsidP="00A87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7904" w:rsidRDefault="00A87904" w:rsidP="00A879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7904" w:rsidRDefault="00A87904" w:rsidP="00A879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32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73280" w:rsidRDefault="00B73280" w:rsidP="00B73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A4FF4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73280" w:rsidRDefault="00B73280" w:rsidP="00B732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2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73280" w:rsidRDefault="00B73280" w:rsidP="00B732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CA2F2A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73280" w:rsidRDefault="00B73280" w:rsidP="00B73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32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73280" w:rsidRDefault="00B73280" w:rsidP="00B732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02AE8" w:rsidR="00B73280" w:rsidRDefault="00B73280" w:rsidP="00B73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73280" w:rsidRDefault="00B73280" w:rsidP="00B73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73280" w:rsidRDefault="00B73280" w:rsidP="00B73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790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7904" w:rsidRDefault="00A87904" w:rsidP="00A879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7904" w:rsidRDefault="00A87904" w:rsidP="00A87904">
            <w:pPr>
              <w:pStyle w:val="CRCoverPage"/>
              <w:spacing w:after="0"/>
              <w:rPr>
                <w:noProof/>
              </w:rPr>
            </w:pPr>
          </w:p>
        </w:tc>
      </w:tr>
      <w:tr w:rsidR="00A8790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790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7904" w:rsidRPr="008863B9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7904" w:rsidRPr="008863B9" w:rsidRDefault="00A87904" w:rsidP="00A879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790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7904" w:rsidRDefault="00A87904" w:rsidP="00A87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7904" w:rsidRDefault="00A87904" w:rsidP="00A879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A46AE" w14:textId="77777777" w:rsidR="00A87904" w:rsidRPr="00217569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bookmarkStart w:id="1" w:name="OLE_LINK2"/>
      <w:bookmarkStart w:id="2" w:name="OLE_LINK3"/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bookmarkEnd w:id="1"/>
    <w:bookmarkEnd w:id="2"/>
    <w:p w14:paraId="1F5800FB" w14:textId="77777777" w:rsidR="00690D4F" w:rsidRDefault="00690D4F" w:rsidP="00690D4F">
      <w:pPr>
        <w:pStyle w:val="Heading4"/>
      </w:pPr>
      <w:r>
        <w:t>8.1A.2.2</w:t>
      </w:r>
      <w:r>
        <w:tab/>
        <w:t>Minimum Requirement</w:t>
      </w:r>
    </w:p>
    <w:p w14:paraId="0E2A5828" w14:textId="77777777" w:rsidR="00690D4F" w:rsidRPr="001C6D9E" w:rsidRDefault="00690D4F" w:rsidP="00690D4F">
      <w:r w:rsidRPr="001C6D9E">
        <w:t xml:space="preserve">UE shall be able to evaluate whether the downlink radio link quality on the configured RLM-RS </w:t>
      </w:r>
      <w:r w:rsidRPr="001C6D9E">
        <w:rPr>
          <w:rFonts w:cs="Arial"/>
        </w:rPr>
        <w:t>resource</w:t>
      </w:r>
      <w:r w:rsidRPr="001C6D9E">
        <w:t xml:space="preserve"> estimated over the last </w:t>
      </w:r>
      <w:proofErr w:type="spellStart"/>
      <w:r w:rsidRPr="001C6D9E">
        <w:t>T</w:t>
      </w:r>
      <w:r w:rsidRPr="001C6D9E">
        <w:rPr>
          <w:vertAlign w:val="subscript"/>
        </w:rPr>
        <w:t>Evaluate</w:t>
      </w:r>
      <w:r>
        <w:rPr>
          <w:vertAlign w:val="subscript"/>
        </w:rPr>
        <w:t>_</w:t>
      </w:r>
      <w:r w:rsidRPr="001C6D9E">
        <w:rPr>
          <w:vertAlign w:val="subscript"/>
        </w:rPr>
        <w:t>out</w:t>
      </w:r>
      <w:r>
        <w:rPr>
          <w:vertAlign w:val="subscript"/>
        </w:rPr>
        <w:t>_</w:t>
      </w:r>
      <w:r w:rsidRPr="001C6D9E">
        <w:rPr>
          <w:vertAlign w:val="subscript"/>
        </w:rPr>
        <w:t>SSB,CCA</w:t>
      </w:r>
      <w:proofErr w:type="spellEnd"/>
      <w:r w:rsidRPr="001C6D9E">
        <w:t xml:space="preserve"> [</w:t>
      </w:r>
      <w:proofErr w:type="spellStart"/>
      <w:r w:rsidRPr="001C6D9E">
        <w:t>ms</w:t>
      </w:r>
      <w:proofErr w:type="spellEnd"/>
      <w:r w:rsidRPr="001C6D9E">
        <w:t xml:space="preserve">] period becomes worse than the threshold </w:t>
      </w:r>
      <w:proofErr w:type="spellStart"/>
      <w:r w:rsidRPr="001C6D9E">
        <w:t>Q</w:t>
      </w:r>
      <w:r w:rsidRPr="001C6D9E">
        <w:rPr>
          <w:vertAlign w:val="subscript"/>
        </w:rPr>
        <w:t>out</w:t>
      </w:r>
      <w:r>
        <w:rPr>
          <w:rFonts w:eastAsia="?? ??"/>
          <w:vertAlign w:val="subscript"/>
        </w:rPr>
        <w:t>_</w:t>
      </w:r>
      <w:r w:rsidRPr="001C6D9E">
        <w:rPr>
          <w:rFonts w:eastAsia="?? ??"/>
          <w:vertAlign w:val="subscript"/>
        </w:rPr>
        <w:t>SSB,CCA</w:t>
      </w:r>
      <w:proofErr w:type="spellEnd"/>
      <w:r w:rsidRPr="001C6D9E">
        <w:t xml:space="preserve"> within </w:t>
      </w:r>
      <w:proofErr w:type="spellStart"/>
      <w:r w:rsidRPr="001C6D9E">
        <w:t>T</w:t>
      </w:r>
      <w:r w:rsidRPr="001C6D9E">
        <w:rPr>
          <w:vertAlign w:val="subscript"/>
        </w:rPr>
        <w:t>Evaluate</w:t>
      </w:r>
      <w:r>
        <w:rPr>
          <w:vertAlign w:val="subscript"/>
        </w:rPr>
        <w:t>_</w:t>
      </w:r>
      <w:r w:rsidRPr="001C6D9E">
        <w:rPr>
          <w:vertAlign w:val="subscript"/>
        </w:rPr>
        <w:t>out</w:t>
      </w:r>
      <w:r>
        <w:rPr>
          <w:vertAlign w:val="subscript"/>
        </w:rPr>
        <w:t>_</w:t>
      </w:r>
      <w:r w:rsidRPr="001C6D9E">
        <w:rPr>
          <w:vertAlign w:val="subscript"/>
        </w:rPr>
        <w:t>SSB,CCA</w:t>
      </w:r>
      <w:proofErr w:type="spellEnd"/>
      <w:r w:rsidRPr="001C6D9E">
        <w:t xml:space="preserve"> [</w:t>
      </w:r>
      <w:proofErr w:type="spellStart"/>
      <w:r w:rsidRPr="001C6D9E">
        <w:t>ms</w:t>
      </w:r>
      <w:proofErr w:type="spellEnd"/>
      <w:r w:rsidRPr="001C6D9E">
        <w:t>] evaluation period.</w:t>
      </w:r>
    </w:p>
    <w:p w14:paraId="0984A823" w14:textId="77777777" w:rsidR="00690D4F" w:rsidRDefault="00690D4F" w:rsidP="00690D4F">
      <w:r w:rsidRPr="001C6D9E">
        <w:t xml:space="preserve">UE shall be able to evaluate whether the downlink radio link quality on the configured RLM-RS </w:t>
      </w:r>
      <w:r w:rsidRPr="001C6D9E">
        <w:rPr>
          <w:rFonts w:cs="Arial"/>
        </w:rPr>
        <w:t>resource</w:t>
      </w:r>
      <w:r w:rsidRPr="001C6D9E">
        <w:t xml:space="preserve"> estimated over the last </w:t>
      </w:r>
      <w:proofErr w:type="spellStart"/>
      <w:r w:rsidRPr="001C6D9E">
        <w:t>T</w:t>
      </w:r>
      <w:r w:rsidRPr="001C6D9E">
        <w:rPr>
          <w:vertAlign w:val="subscript"/>
        </w:rPr>
        <w:t>Evaluate</w:t>
      </w:r>
      <w:r>
        <w:rPr>
          <w:vertAlign w:val="subscript"/>
        </w:rPr>
        <w:t>_</w:t>
      </w:r>
      <w:r w:rsidRPr="001C6D9E">
        <w:rPr>
          <w:vertAlign w:val="subscript"/>
        </w:rPr>
        <w:t>in</w:t>
      </w:r>
      <w:r>
        <w:rPr>
          <w:vertAlign w:val="subscript"/>
        </w:rPr>
        <w:t>_</w:t>
      </w:r>
      <w:r w:rsidRPr="001C6D9E">
        <w:rPr>
          <w:vertAlign w:val="subscript"/>
        </w:rPr>
        <w:t>SSB,CCA</w:t>
      </w:r>
      <w:proofErr w:type="spellEnd"/>
      <w:r w:rsidRPr="001C6D9E">
        <w:t xml:space="preserve"> [</w:t>
      </w:r>
      <w:proofErr w:type="spellStart"/>
      <w:r w:rsidRPr="001C6D9E">
        <w:t>ms</w:t>
      </w:r>
      <w:proofErr w:type="spellEnd"/>
      <w:r w:rsidRPr="001C6D9E">
        <w:t xml:space="preserve">] period becomes better than the threshold </w:t>
      </w:r>
      <w:proofErr w:type="spellStart"/>
      <w:r w:rsidRPr="001C6D9E">
        <w:t>Q</w:t>
      </w:r>
      <w:r w:rsidRPr="001C6D9E">
        <w:rPr>
          <w:vertAlign w:val="subscript"/>
        </w:rPr>
        <w:t>in</w:t>
      </w:r>
      <w:r>
        <w:rPr>
          <w:rFonts w:eastAsia="?? ??"/>
          <w:vertAlign w:val="subscript"/>
        </w:rPr>
        <w:t>_</w:t>
      </w:r>
      <w:r w:rsidRPr="001C6D9E">
        <w:rPr>
          <w:rFonts w:eastAsia="?? ??"/>
          <w:vertAlign w:val="subscript"/>
        </w:rPr>
        <w:t>SSB,CCA</w:t>
      </w:r>
      <w:proofErr w:type="spellEnd"/>
      <w:r w:rsidRPr="001C6D9E">
        <w:t xml:space="preserve"> within </w:t>
      </w:r>
      <w:proofErr w:type="spellStart"/>
      <w:r w:rsidRPr="001C6D9E">
        <w:t>T</w:t>
      </w:r>
      <w:r w:rsidRPr="001C6D9E">
        <w:rPr>
          <w:vertAlign w:val="subscript"/>
        </w:rPr>
        <w:t>Evaluate</w:t>
      </w:r>
      <w:r>
        <w:rPr>
          <w:vertAlign w:val="subscript"/>
        </w:rPr>
        <w:t>_</w:t>
      </w:r>
      <w:r w:rsidRPr="001C6D9E">
        <w:rPr>
          <w:vertAlign w:val="subscript"/>
        </w:rPr>
        <w:t>in</w:t>
      </w:r>
      <w:r>
        <w:rPr>
          <w:vertAlign w:val="subscript"/>
        </w:rPr>
        <w:t>_</w:t>
      </w:r>
      <w:r w:rsidRPr="001C6D9E">
        <w:rPr>
          <w:vertAlign w:val="subscript"/>
        </w:rPr>
        <w:t>SSB,CCA</w:t>
      </w:r>
      <w:proofErr w:type="spellEnd"/>
      <w:r w:rsidRPr="001C6D9E">
        <w:t xml:space="preserve"> [</w:t>
      </w:r>
      <w:proofErr w:type="spellStart"/>
      <w:r w:rsidRPr="001C6D9E">
        <w:t>ms</w:t>
      </w:r>
      <w:proofErr w:type="spellEnd"/>
      <w:r w:rsidRPr="001C6D9E">
        <w:t>] evaluation period.</w:t>
      </w:r>
      <w:r>
        <w:rPr>
          <w:rFonts w:eastAsia="?? ??"/>
        </w:rPr>
        <w:t xml:space="preserve"> During the in-sync evaluation procedure, layer 1 of the UE shall not send any in-sync indication for the cell to the higher layers when </w:t>
      </w:r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</w:t>
      </w:r>
      <w:r w:rsidRPr="00272760">
        <w:rPr>
          <w:rFonts w:ascii="Arial" w:hAnsi="Arial" w:cs="Arial"/>
          <w:sz w:val="18"/>
        </w:rPr>
        <w:t xml:space="preserve"> </w:t>
      </w:r>
      <w:r>
        <w:rPr>
          <w:rFonts w:ascii="Arial" w:hAnsi="Arial" w:cs="Arial"/>
          <w:sz w:val="18"/>
        </w:rPr>
        <w:t>exceeds</w:t>
      </w:r>
      <w:r w:rsidRPr="00272760">
        <w:rPr>
          <w:rFonts w:ascii="Arial" w:hAnsi="Arial"/>
          <w:sz w:val="18"/>
        </w:rPr>
        <w:t xml:space="preserve"> </w:t>
      </w:r>
      <w:proofErr w:type="spellStart"/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in,max</w:t>
      </w:r>
      <w:proofErr w:type="spellEnd"/>
      <w:r>
        <w:rPr>
          <w:rFonts w:eastAsia="?? ??"/>
        </w:rPr>
        <w:t xml:space="preserve">, where </w:t>
      </w:r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</w:t>
      </w:r>
      <w:r w:rsidRPr="00272760">
        <w:rPr>
          <w:rFonts w:ascii="Arial" w:hAnsi="Arial" w:cs="Arial"/>
          <w:sz w:val="18"/>
        </w:rPr>
        <w:t xml:space="preserve"> </w:t>
      </w:r>
      <w:r>
        <w:rPr>
          <w:rFonts w:eastAsia="?? ??"/>
        </w:rPr>
        <w:t xml:space="preserve">and </w:t>
      </w:r>
      <w:proofErr w:type="spellStart"/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in,max</w:t>
      </w:r>
      <w:proofErr w:type="spellEnd"/>
      <w:r>
        <w:rPr>
          <w:rFonts w:eastAsia="?? ??"/>
        </w:rPr>
        <w:t xml:space="preserve"> are defined in Table </w:t>
      </w:r>
      <w:r w:rsidRPr="00EE78AD">
        <w:rPr>
          <w:rFonts w:eastAsia="?? ??"/>
        </w:rPr>
        <w:t>8.1A.2.2-1</w:t>
      </w:r>
      <w:r>
        <w:rPr>
          <w:rFonts w:eastAsia="?? ??"/>
        </w:rPr>
        <w:t>.</w:t>
      </w:r>
    </w:p>
    <w:p w14:paraId="413303A2" w14:textId="77777777" w:rsidR="00690D4F" w:rsidRPr="00EE78AD" w:rsidRDefault="00690D4F" w:rsidP="00690D4F">
      <w:proofErr w:type="spellStart"/>
      <w:r w:rsidRPr="00EE78AD">
        <w:t>T</w:t>
      </w:r>
      <w:r w:rsidRPr="00EE78AD">
        <w:rPr>
          <w:vertAlign w:val="subscript"/>
        </w:rPr>
        <w:t>Evaluate_out_SSB,CCA</w:t>
      </w:r>
      <w:proofErr w:type="spellEnd"/>
      <w:r w:rsidRPr="00EE78AD">
        <w:t xml:space="preserve"> and </w:t>
      </w:r>
      <w:proofErr w:type="spellStart"/>
      <w:r w:rsidRPr="00EE78AD">
        <w:t>T</w:t>
      </w:r>
      <w:r w:rsidRPr="00EE78AD">
        <w:rPr>
          <w:vertAlign w:val="subscript"/>
        </w:rPr>
        <w:t>Evaluate_in_SSB,CCA</w:t>
      </w:r>
      <w:proofErr w:type="spellEnd"/>
      <w:r w:rsidRPr="00EE78AD">
        <w:t xml:space="preserve"> are defined in Table 8.1A.2.2-1, </w:t>
      </w:r>
      <w:proofErr w:type="gramStart"/>
      <w:r w:rsidRPr="00EE78AD">
        <w:t>where</w:t>
      </w:r>
      <w:proofErr w:type="gramEnd"/>
    </w:p>
    <w:p w14:paraId="5D1F2B2D" w14:textId="77777777" w:rsidR="00690D4F" w:rsidRPr="00EE78AD" w:rsidRDefault="00690D4F" w:rsidP="00690D4F">
      <w:pPr>
        <w:pStyle w:val="B1"/>
      </w:pPr>
      <w:r w:rsidRPr="00EE78AD">
        <w:t>-</w:t>
      </w:r>
      <w:r w:rsidRPr="00EE78AD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EE78AD">
        <w:t>, when in the monitored cell there are measurement gaps configured for intra-frequency, inter-frequency or inter-RAT measurements, and these measurement gaps are overlapping with some but not all occasions of the SSB</w:t>
      </w:r>
      <w:r>
        <w:t xml:space="preserve"> RLM-RS resources</w:t>
      </w:r>
      <w:r w:rsidRPr="00EE78AD">
        <w:t>; and</w:t>
      </w:r>
    </w:p>
    <w:p w14:paraId="0FC84893" w14:textId="77777777" w:rsidR="00690D4F" w:rsidRPr="00EE78AD" w:rsidRDefault="00690D4F" w:rsidP="00690D4F">
      <w:pPr>
        <w:pStyle w:val="B1"/>
      </w:pPr>
      <w:r w:rsidRPr="00EE78AD">
        <w:t>-</w:t>
      </w:r>
      <w:r w:rsidRPr="00EE78AD">
        <w:tab/>
        <w:t>P=1 when in the monitored cell there are no measurement gaps overlapping with any occasion of the SSB</w:t>
      </w:r>
      <w:r>
        <w:t xml:space="preserve"> RLM-RS resources</w:t>
      </w:r>
      <w:r w:rsidRPr="00EE78AD">
        <w:t>.</w:t>
      </w:r>
    </w:p>
    <w:p w14:paraId="1194E01C" w14:textId="77777777" w:rsidR="00690D4F" w:rsidRPr="00EE78AD" w:rsidRDefault="00690D4F" w:rsidP="00690D4F">
      <w:r w:rsidRPr="00EE78AD">
        <w:t xml:space="preserve">If the high layer in TS 38.331 [2] </w:t>
      </w:r>
      <w:proofErr w:type="spellStart"/>
      <w:r w:rsidRPr="00EE78AD">
        <w:t>signaling</w:t>
      </w:r>
      <w:proofErr w:type="spellEnd"/>
      <w:r w:rsidRPr="00EE78AD">
        <w:t xml:space="preserve"> of </w:t>
      </w:r>
      <w:r w:rsidRPr="00EE78AD">
        <w:rPr>
          <w:i/>
        </w:rPr>
        <w:t>smtc2</w:t>
      </w:r>
      <w:r w:rsidRPr="00EE78AD">
        <w:rPr>
          <w:b/>
        </w:rPr>
        <w:t xml:space="preserve"> </w:t>
      </w:r>
      <w:r w:rsidRPr="00EE78AD">
        <w:t xml:space="preserve">is present, </w:t>
      </w:r>
      <w:proofErr w:type="spellStart"/>
      <w:r w:rsidRPr="00EE78AD">
        <w:t>T</w:t>
      </w:r>
      <w:r w:rsidRPr="00EE78AD">
        <w:rPr>
          <w:vertAlign w:val="subscript"/>
        </w:rPr>
        <w:t>SMTCperiod</w:t>
      </w:r>
      <w:proofErr w:type="spellEnd"/>
      <w:r w:rsidRPr="00EE78AD">
        <w:rPr>
          <w:vertAlign w:val="subscript"/>
        </w:rPr>
        <w:t xml:space="preserve"> </w:t>
      </w:r>
      <w:r w:rsidRPr="00EE78AD">
        <w:t xml:space="preserve">follows </w:t>
      </w:r>
      <w:r w:rsidRPr="00EE78AD">
        <w:rPr>
          <w:i/>
        </w:rPr>
        <w:t>smtc2</w:t>
      </w:r>
      <w:r w:rsidRPr="00EE78AD">
        <w:t xml:space="preserve">; Otherwise </w:t>
      </w:r>
      <w:proofErr w:type="spellStart"/>
      <w:r w:rsidRPr="00EE78AD">
        <w:t>T</w:t>
      </w:r>
      <w:r w:rsidRPr="00EE78AD">
        <w:rPr>
          <w:vertAlign w:val="subscript"/>
        </w:rPr>
        <w:t>SMTCperiod</w:t>
      </w:r>
      <w:proofErr w:type="spellEnd"/>
      <w:r w:rsidRPr="00EE78AD">
        <w:t xml:space="preserve"> follows </w:t>
      </w:r>
      <w:r w:rsidRPr="00EE78AD">
        <w:rPr>
          <w:i/>
        </w:rPr>
        <w:t>smtc1.</w:t>
      </w:r>
    </w:p>
    <w:p w14:paraId="17664833" w14:textId="77777777" w:rsidR="00690D4F" w:rsidRPr="0087124E" w:rsidRDefault="00690D4F" w:rsidP="00690D4F">
      <w:pPr>
        <w:rPr>
          <w:rFonts w:eastAsia="?? ??"/>
        </w:rPr>
      </w:pPr>
      <w:r w:rsidRPr="0087124E">
        <w:t>Longer evaluation period would be expected if the combination of RLM-RS, SMTC occasion, and measurement gap configurations does not meet previous conditions.</w:t>
      </w:r>
    </w:p>
    <w:p w14:paraId="49EC7E94" w14:textId="77777777" w:rsidR="00690D4F" w:rsidRPr="008C2EFA" w:rsidRDefault="00690D4F" w:rsidP="00690D4F">
      <w:pPr>
        <w:pStyle w:val="TH"/>
      </w:pPr>
      <w:r w:rsidRPr="008C2EFA">
        <w:t xml:space="preserve">Table 8.1A.2.2-1: Evaluation period </w:t>
      </w:r>
      <w:proofErr w:type="spellStart"/>
      <w:r w:rsidRPr="008C2EFA">
        <w:t>T</w:t>
      </w:r>
      <w:r w:rsidRPr="008C2EFA">
        <w:rPr>
          <w:vertAlign w:val="subscript"/>
        </w:rPr>
        <w:t>Evaluate_out_SSB,CCA</w:t>
      </w:r>
      <w:proofErr w:type="spellEnd"/>
      <w:r w:rsidRPr="008C2EFA">
        <w:t xml:space="preserve"> and </w:t>
      </w:r>
      <w:proofErr w:type="spellStart"/>
      <w:r w:rsidRPr="008C2EFA">
        <w:t>T</w:t>
      </w:r>
      <w:r w:rsidRPr="008C2EFA">
        <w:rPr>
          <w:vertAlign w:val="subscript"/>
        </w:rPr>
        <w:t>Evaluate_in_SSB,CCA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835"/>
        <w:gridCol w:w="2977"/>
        <w:gridCol w:w="2404"/>
      </w:tblGrid>
      <w:tr w:rsidR="00690D4F" w:rsidRPr="008C2EFA" w14:paraId="3C993A81" w14:textId="77777777" w:rsidTr="0044775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C0DA7F" w14:textId="77777777" w:rsidR="00690D4F" w:rsidRPr="008C2EFA" w:rsidRDefault="00690D4F" w:rsidP="00447758">
            <w:pPr>
              <w:pStyle w:val="TAH"/>
            </w:pPr>
            <w:r w:rsidRPr="008C2EFA">
              <w:t>Configuration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EEBC" w14:textId="77777777" w:rsidR="00690D4F" w:rsidRPr="008C2EFA" w:rsidRDefault="00690D4F" w:rsidP="00447758">
            <w:pPr>
              <w:pStyle w:val="TAH"/>
            </w:pPr>
            <w:proofErr w:type="spellStart"/>
            <w:r w:rsidRPr="008C2EFA">
              <w:t>T</w:t>
            </w:r>
            <w:r w:rsidRPr="008C2EFA">
              <w:rPr>
                <w:vertAlign w:val="subscript"/>
              </w:rPr>
              <w:t>Evaluate_out_SSB,CCA</w:t>
            </w:r>
            <w:proofErr w:type="spellEnd"/>
            <w:r w:rsidRPr="008C2EFA">
              <w:t xml:space="preserve"> (</w:t>
            </w:r>
            <w:proofErr w:type="spellStart"/>
            <w:r w:rsidRPr="008C2EFA">
              <w:t>ms</w:t>
            </w:r>
            <w:proofErr w:type="spellEnd"/>
            <w:r w:rsidRPr="008C2EFA">
              <w:t>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58FC4" w14:textId="77777777" w:rsidR="00690D4F" w:rsidRPr="008C2EFA" w:rsidRDefault="00690D4F" w:rsidP="00447758">
            <w:pPr>
              <w:pStyle w:val="TAH"/>
            </w:pPr>
            <w:proofErr w:type="spellStart"/>
            <w:r w:rsidRPr="008C2EFA">
              <w:t>T</w:t>
            </w:r>
            <w:r w:rsidRPr="008C2EFA">
              <w:rPr>
                <w:vertAlign w:val="subscript"/>
              </w:rPr>
              <w:t>Evaluate_in_SSB,CCA</w:t>
            </w:r>
            <w:proofErr w:type="spellEnd"/>
            <w:r w:rsidRPr="008C2EFA">
              <w:t xml:space="preserve"> (</w:t>
            </w:r>
            <w:proofErr w:type="spellStart"/>
            <w:r w:rsidRPr="008C2EFA">
              <w:t>ms</w:t>
            </w:r>
            <w:proofErr w:type="spellEnd"/>
            <w:r w:rsidRPr="008C2EFA">
              <w:t>)</w:t>
            </w:r>
          </w:p>
        </w:tc>
      </w:tr>
      <w:tr w:rsidR="00690D4F" w:rsidRPr="008C2EFA" w14:paraId="43144022" w14:textId="77777777" w:rsidTr="00447758">
        <w:trPr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D663AB5" w14:textId="77777777" w:rsidR="00690D4F" w:rsidRPr="008C2EFA" w:rsidRDefault="00690D4F" w:rsidP="00447758">
            <w:pPr>
              <w:pStyle w:val="TA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1569" w14:textId="77777777" w:rsidR="00690D4F" w:rsidRPr="008C2EFA" w:rsidRDefault="00690D4F" w:rsidP="00447758">
            <w:pPr>
              <w:pStyle w:val="TAH"/>
            </w:pPr>
            <w:r>
              <w:t>RLM-RS SSB Es/Iot</w:t>
            </w:r>
            <w:r w:rsidRPr="0009307D">
              <w:rPr>
                <w:vertAlign w:val="superscript"/>
              </w:rPr>
              <w:t>Note4</w:t>
            </w:r>
            <w:r>
              <w:t xml:space="preserve"> </w:t>
            </w:r>
            <w:r>
              <w:rPr>
                <w:rFonts w:cs="Arial"/>
              </w:rPr>
              <w:t>≥</w:t>
            </w:r>
            <w:r>
              <w:t>-7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26F2" w14:textId="77777777" w:rsidR="00690D4F" w:rsidRPr="008C2EFA" w:rsidRDefault="00690D4F" w:rsidP="00447758">
            <w:pPr>
              <w:pStyle w:val="TAH"/>
            </w:pPr>
            <w:r>
              <w:t>RLM-RS SSB Es/</w:t>
            </w:r>
            <w:proofErr w:type="spellStart"/>
            <w:r>
              <w:t>Iot</w:t>
            </w:r>
            <w:proofErr w:type="spellEnd"/>
            <w:r w:rsidRPr="0009307D">
              <w:rPr>
                <w:vertAlign w:val="superscript"/>
              </w:rPr>
              <w:t xml:space="preserve"> Note4</w:t>
            </w:r>
            <w:r>
              <w:rPr>
                <w:rFonts w:cs="Arial"/>
              </w:rPr>
              <w:t xml:space="preserve"> &lt;</w:t>
            </w:r>
            <w:r>
              <w:t>-7 dB</w:t>
            </w:r>
          </w:p>
        </w:tc>
        <w:tc>
          <w:tcPr>
            <w:tcW w:w="2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83C0EE5" w14:textId="77777777" w:rsidR="00690D4F" w:rsidRPr="008C2EFA" w:rsidRDefault="00690D4F" w:rsidP="00447758">
            <w:pPr>
              <w:pStyle w:val="TAH"/>
            </w:pPr>
          </w:p>
        </w:tc>
      </w:tr>
      <w:tr w:rsidR="00690D4F" w:rsidRPr="008C2EFA" w14:paraId="1BCC304C" w14:textId="77777777" w:rsidTr="0044775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D2320" w14:textId="77777777" w:rsidR="00690D4F" w:rsidRPr="008C2EFA" w:rsidRDefault="00690D4F" w:rsidP="00447758">
            <w:pPr>
              <w:pStyle w:val="TAH"/>
            </w:pPr>
            <w:r w:rsidRPr="008C2EFA">
              <w:t>no DRX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8D77" w14:textId="77777777" w:rsidR="00690D4F" w:rsidRPr="008C2EFA" w:rsidRDefault="00690D4F" w:rsidP="00447758">
            <w:pPr>
              <w:pStyle w:val="TAH"/>
            </w:pPr>
            <w:r w:rsidRPr="008C2EFA">
              <w:t>Max(200, Ceil(</w:t>
            </w:r>
            <w:r>
              <w:t>17</w:t>
            </w:r>
            <w:r w:rsidRPr="008C2EFA">
              <w:t>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FE66" w14:textId="77777777" w:rsidR="00690D4F" w:rsidRPr="008C2EFA" w:rsidRDefault="00690D4F" w:rsidP="00447758">
            <w:pPr>
              <w:pStyle w:val="TAH"/>
            </w:pPr>
            <w:r w:rsidRPr="008C2EFA">
              <w:t>Max(200, Ceil(</w:t>
            </w:r>
            <w:r>
              <w:t>24</w:t>
            </w:r>
            <w:r w:rsidRPr="008C2EFA">
              <w:t>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065C0" w14:textId="77777777" w:rsidR="00690D4F" w:rsidRPr="008C2EFA" w:rsidRDefault="00690D4F" w:rsidP="00447758">
            <w:pPr>
              <w:pStyle w:val="TAH"/>
            </w:pPr>
            <w:r w:rsidRPr="008C2EFA">
              <w:t>Max(100, Ceil((5+L</w:t>
            </w:r>
            <w:r w:rsidRPr="008C2EFA">
              <w:rPr>
                <w:vertAlign w:val="subscript"/>
              </w:rPr>
              <w:t>in</w:t>
            </w:r>
            <w:r w:rsidRPr="008C2EFA">
              <w:t>)*P)*T</w:t>
            </w:r>
            <w:r w:rsidRPr="008C2EFA">
              <w:rPr>
                <w:vertAlign w:val="subscript"/>
              </w:rPr>
              <w:t>SSB</w:t>
            </w:r>
            <w:r w:rsidRPr="008C2EFA">
              <w:t>)</w:t>
            </w:r>
          </w:p>
        </w:tc>
      </w:tr>
      <w:tr w:rsidR="00690D4F" w:rsidRPr="008C2EFA" w14:paraId="5E2BB011" w14:textId="77777777" w:rsidTr="0044775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59A45" w14:textId="77777777" w:rsidR="00690D4F" w:rsidRPr="008C2EFA" w:rsidRDefault="00690D4F" w:rsidP="00447758">
            <w:pPr>
              <w:pStyle w:val="TAH"/>
            </w:pPr>
            <w:r w:rsidRPr="008C2EFA">
              <w:t>DRX cycle</w:t>
            </w:r>
            <w:r w:rsidRPr="008C2EFA">
              <w:rPr>
                <w:rFonts w:hint="eastAsia"/>
                <w:lang w:val="en-US"/>
              </w:rPr>
              <w:t>≤</w:t>
            </w:r>
            <w:r w:rsidRPr="008C2EFA">
              <w:t>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078E" w14:textId="77777777" w:rsidR="00690D4F" w:rsidRPr="007C55F6" w:rsidRDefault="00690D4F" w:rsidP="00447758">
            <w:pPr>
              <w:pStyle w:val="TAH"/>
              <w:rPr>
                <w:lang w:val="fr-FR"/>
              </w:rPr>
            </w:pPr>
            <w:r w:rsidRPr="007C55F6">
              <w:rPr>
                <w:lang w:val="fr-FR"/>
              </w:rPr>
              <w:t xml:space="preserve">Max(200,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>(1.5*15*P)*Max(T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BF27" w14:textId="77777777" w:rsidR="00690D4F" w:rsidRPr="007C55F6" w:rsidRDefault="00690D4F" w:rsidP="00447758">
            <w:pPr>
              <w:pStyle w:val="TAH"/>
              <w:rPr>
                <w:lang w:val="fr-FR"/>
              </w:rPr>
            </w:pPr>
            <w:r w:rsidRPr="007C55F6">
              <w:rPr>
                <w:lang w:val="fr-FR"/>
              </w:rPr>
              <w:t xml:space="preserve">Max(200,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>(1.5*20*P)*Max(T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44303" w14:textId="77777777" w:rsidR="00690D4F" w:rsidRPr="008C2EFA" w:rsidRDefault="00690D4F" w:rsidP="00447758">
            <w:pPr>
              <w:pStyle w:val="TAH"/>
            </w:pPr>
            <w:r w:rsidRPr="008C2EFA">
              <w:t>Max(100, Ceil(1.5*(5+L</w:t>
            </w:r>
            <w:r w:rsidRPr="008C2EFA">
              <w:rPr>
                <w:vertAlign w:val="subscript"/>
              </w:rPr>
              <w:t>in</w:t>
            </w:r>
            <w:r w:rsidRPr="008C2EFA">
              <w:t>)*P)*Max(T</w:t>
            </w:r>
            <w:r w:rsidRPr="008C2EFA">
              <w:rPr>
                <w:vertAlign w:val="subscript"/>
              </w:rPr>
              <w:t>DRX</w:t>
            </w:r>
            <w:r w:rsidRPr="008C2EFA">
              <w:t>,T</w:t>
            </w:r>
            <w:r w:rsidRPr="008C2EFA">
              <w:rPr>
                <w:vertAlign w:val="subscript"/>
              </w:rPr>
              <w:t>SSB</w:t>
            </w:r>
            <w:r w:rsidRPr="008C2EFA">
              <w:t>))</w:t>
            </w:r>
          </w:p>
        </w:tc>
      </w:tr>
      <w:tr w:rsidR="00690D4F" w:rsidRPr="008C2EFA" w14:paraId="429FD72F" w14:textId="77777777" w:rsidTr="0044775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E5E2E" w14:textId="77777777" w:rsidR="00690D4F" w:rsidRPr="008C2EFA" w:rsidRDefault="00690D4F" w:rsidP="00447758">
            <w:pPr>
              <w:pStyle w:val="TAH"/>
            </w:pPr>
            <w:r w:rsidRPr="008C2EFA">
              <w:t>DRX cycle&gt;320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FB07" w14:textId="77777777" w:rsidR="00690D4F" w:rsidRPr="008C2EFA" w:rsidRDefault="00690D4F" w:rsidP="00447758">
            <w:pPr>
              <w:pStyle w:val="TAH"/>
            </w:pPr>
            <w:r w:rsidRPr="008C2EFA">
              <w:t>Ceil(</w:t>
            </w:r>
            <w:r>
              <w:t>13</w:t>
            </w:r>
            <w:r w:rsidRPr="008C2EFA">
              <w:t>*P)*T</w:t>
            </w:r>
            <w:r w:rsidRPr="008C2EFA">
              <w:rPr>
                <w:vertAlign w:val="subscript"/>
              </w:rPr>
              <w:t>DRX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2019" w14:textId="77777777" w:rsidR="00690D4F" w:rsidRPr="008C2EFA" w:rsidRDefault="00690D4F" w:rsidP="00447758">
            <w:pPr>
              <w:pStyle w:val="TAH"/>
            </w:pPr>
            <w:r w:rsidRPr="008C2EFA">
              <w:t>Ceil(</w:t>
            </w:r>
            <w:r>
              <w:t>16</w:t>
            </w:r>
            <w:r w:rsidRPr="008C2EFA">
              <w:t>*P)*T</w:t>
            </w:r>
            <w:r w:rsidRPr="008C2EFA">
              <w:rPr>
                <w:vertAlign w:val="subscript"/>
              </w:rPr>
              <w:t>DRX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22FC9" w14:textId="77777777" w:rsidR="00690D4F" w:rsidRPr="008C2EFA" w:rsidRDefault="00690D4F" w:rsidP="00447758">
            <w:pPr>
              <w:pStyle w:val="TAH"/>
            </w:pPr>
            <w:r w:rsidRPr="008C2EFA">
              <w:t>Ceil((5+L</w:t>
            </w:r>
            <w:r w:rsidRPr="008C2EFA">
              <w:rPr>
                <w:vertAlign w:val="subscript"/>
              </w:rPr>
              <w:t>in</w:t>
            </w:r>
            <w:r w:rsidRPr="008C2EFA">
              <w:t>)*P)*T</w:t>
            </w:r>
            <w:r w:rsidRPr="008C2EFA">
              <w:rPr>
                <w:vertAlign w:val="subscript"/>
              </w:rPr>
              <w:t>DRX</w:t>
            </w:r>
          </w:p>
        </w:tc>
      </w:tr>
      <w:tr w:rsidR="00690D4F" w:rsidRPr="008C2EFA" w14:paraId="3EAE2D83" w14:textId="77777777" w:rsidTr="00447758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F0383" w14:textId="77777777" w:rsidR="00690D4F" w:rsidRPr="00944908" w:rsidRDefault="00690D4F" w:rsidP="00447758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</w:t>
            </w:r>
            <w:r w:rsidRPr="00272760">
              <w:rPr>
                <w:rFonts w:eastAsia="Malgun Gothic"/>
                <w:lang w:eastAsia="ko-KR"/>
              </w:rPr>
              <w:t>OTE 1</w:t>
            </w:r>
            <w:r w:rsidRPr="00272760">
              <w:t>:</w:t>
            </w:r>
            <w:r>
              <w:rPr>
                <w:rFonts w:eastAsia="?? ??"/>
              </w:rPr>
              <w:tab/>
            </w:r>
            <w:r w:rsidRPr="00272760">
              <w:t>T</w:t>
            </w:r>
            <w:r w:rsidRPr="00272760">
              <w:rPr>
                <w:vertAlign w:val="subscript"/>
              </w:rPr>
              <w:t>SSB</w:t>
            </w:r>
            <w:r w:rsidRPr="00272760">
              <w:t xml:space="preserve"> is the periodicity of the SSB configured for RLM. T</w:t>
            </w:r>
            <w:r w:rsidRPr="00272760">
              <w:rPr>
                <w:vertAlign w:val="subscript"/>
              </w:rPr>
              <w:t>DRX</w:t>
            </w:r>
            <w:r w:rsidRPr="00272760">
              <w:t xml:space="preserve"> is the DRX cycle length.</w:t>
            </w:r>
          </w:p>
          <w:p w14:paraId="20067F79" w14:textId="04383219" w:rsidR="00690D4F" w:rsidRDefault="00690D4F" w:rsidP="00447758">
            <w:pPr>
              <w:pStyle w:val="TAN"/>
              <w:rPr>
                <w:ins w:id="3" w:author="JC[R4-100e]" w:date="2021-07-28T15:24:00Z"/>
              </w:rPr>
            </w:pPr>
            <w:r w:rsidRPr="00272760">
              <w:t>NOTE 2:</w:t>
            </w:r>
            <w:r>
              <w:rPr>
                <w:rFonts w:eastAsia="?? ??"/>
              </w:rPr>
              <w:tab/>
            </w:r>
            <w:r w:rsidRPr="00272760">
              <w:t>L</w:t>
            </w:r>
            <w:r w:rsidRPr="00272760">
              <w:rPr>
                <w:vertAlign w:val="subscript"/>
              </w:rPr>
              <w:t>in</w:t>
            </w:r>
            <w:r w:rsidRPr="00272760">
              <w:t xml:space="preserve"> is the number of RLM-RS SSB</w:t>
            </w:r>
            <w:r>
              <w:t xml:space="preserve"> occasion</w:t>
            </w:r>
            <w:r w:rsidRPr="00272760">
              <w:t xml:space="preserve">s which are not available at the UE during </w:t>
            </w:r>
            <w:proofErr w:type="spellStart"/>
            <w:r w:rsidRPr="00272760">
              <w:t>T</w:t>
            </w:r>
            <w:r w:rsidRPr="00272760">
              <w:rPr>
                <w:vertAlign w:val="subscript"/>
              </w:rPr>
              <w:t>Evaluate_in_SSB,CCA</w:t>
            </w:r>
            <w:proofErr w:type="spellEnd"/>
            <w:r w:rsidRPr="00272760">
              <w:t>, where L</w:t>
            </w:r>
            <w:r w:rsidRPr="00272760">
              <w:rPr>
                <w:vertAlign w:val="subscript"/>
              </w:rPr>
              <w:t>in</w:t>
            </w:r>
            <w:r w:rsidRPr="00272760">
              <w:rPr>
                <w:rFonts w:cs="Arial"/>
              </w:rPr>
              <w:t xml:space="preserve"> ≤</w:t>
            </w:r>
            <w:r w:rsidRPr="00272760">
              <w:t xml:space="preserve"> </w:t>
            </w:r>
            <w:proofErr w:type="spellStart"/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proofErr w:type="spellEnd"/>
            <w:r w:rsidRPr="00272760">
              <w:t>.</w:t>
            </w:r>
            <w:r w:rsidRPr="00420E63">
              <w:t xml:space="preserve"> </w:t>
            </w:r>
            <w:del w:id="4" w:author="JC[R4-100e]" w:date="2021-07-28T15:46:00Z">
              <w:r w:rsidDel="007D128A">
                <w:delText>[</w:delText>
              </w:r>
            </w:del>
            <w:r w:rsidRPr="00420E63">
              <w:t>The UE is not required to determine the availability of SSB occasions more frequent than</w:t>
            </w:r>
            <w:del w:id="5" w:author="JC[R4-100e]" w:date="2021-07-28T15:24:00Z">
              <w:r w:rsidRPr="00420E63" w:rsidDel="000B48B1">
                <w:delText xml:space="preserve"> once per DRX cycle length, when configured with DRX.</w:delText>
              </w:r>
              <w:r w:rsidDel="000B48B1">
                <w:delText>]</w:delText>
              </w:r>
            </w:del>
          </w:p>
          <w:p w14:paraId="53E3685A" w14:textId="78F10EA7" w:rsidR="000B48B1" w:rsidRPr="007D128A" w:rsidRDefault="000B48B1" w:rsidP="000B48B1">
            <w:pPr>
              <w:pStyle w:val="TAN"/>
              <w:numPr>
                <w:ilvl w:val="0"/>
                <w:numId w:val="3"/>
              </w:numPr>
              <w:rPr>
                <w:ins w:id="6" w:author="JC[R4-100e]" w:date="2021-07-28T15:24:00Z"/>
                <w:rFonts w:eastAsia="?? ??" w:cs="Arial"/>
                <w:sz w:val="20"/>
              </w:rPr>
            </w:pPr>
            <w:ins w:id="7" w:author="JC[R4-100e]" w:date="2021-07-28T15:25:00Z">
              <w:r w:rsidRPr="007D128A">
                <w:rPr>
                  <w:rFonts w:eastAsia="?? ??" w:cs="Arial"/>
                  <w:sz w:val="20"/>
                </w:rPr>
                <w:t>o</w:t>
              </w:r>
            </w:ins>
            <w:ins w:id="8" w:author="JC[R4-100e]" w:date="2021-07-28T15:24:00Z">
              <w:r w:rsidRPr="007D128A">
                <w:rPr>
                  <w:rFonts w:eastAsia="?? ??" w:cs="Arial"/>
                  <w:sz w:val="20"/>
                </w:rPr>
                <w:t>nce per max(10ms, T</w:t>
              </w:r>
            </w:ins>
            <w:ins w:id="9" w:author="JC[R4-100e]" w:date="2021-07-28T15:25:00Z">
              <w:r w:rsidRPr="007D128A">
                <w:rPr>
                  <w:rFonts w:eastAsia="?? ??" w:cs="Arial"/>
                  <w:sz w:val="20"/>
                  <w:vertAlign w:val="subscript"/>
                </w:rPr>
                <w:t>SSB</w:t>
              </w:r>
            </w:ins>
            <w:ins w:id="10" w:author="JC[R4-100e]" w:date="2021-07-28T15:26:00Z">
              <w:r w:rsidRPr="007D128A">
                <w:rPr>
                  <w:rFonts w:eastAsia="?? ??" w:cs="Arial"/>
                  <w:sz w:val="20"/>
                </w:rPr>
                <w:t>*</w:t>
              </w:r>
            </w:ins>
            <w:ins w:id="11" w:author="JC[R4-100e]" w:date="2021-07-28T15:24:00Z">
              <w:r w:rsidRPr="007D128A">
                <w:rPr>
                  <w:rFonts w:eastAsia="?? ??" w:cs="Arial"/>
                  <w:sz w:val="20"/>
                </w:rPr>
                <w:t xml:space="preserve"> P) if DRX is not used</w:t>
              </w:r>
            </w:ins>
          </w:p>
          <w:p w14:paraId="5627188A" w14:textId="2534B715" w:rsidR="000B48B1" w:rsidRPr="007D128A" w:rsidRDefault="000B48B1" w:rsidP="000B48B1">
            <w:pPr>
              <w:pStyle w:val="TAN"/>
              <w:numPr>
                <w:ilvl w:val="0"/>
                <w:numId w:val="3"/>
              </w:numPr>
              <w:rPr>
                <w:ins w:id="12" w:author="JC[R4-100e]" w:date="2021-07-28T15:24:00Z"/>
                <w:rFonts w:eastAsia="?? ??" w:cs="Arial"/>
                <w:sz w:val="20"/>
              </w:rPr>
            </w:pPr>
            <w:ins w:id="13" w:author="JC[R4-100e]" w:date="2021-07-28T15:25:00Z">
              <w:r w:rsidRPr="007D128A">
                <w:rPr>
                  <w:rFonts w:eastAsia="?? ??" w:cs="Arial"/>
                  <w:sz w:val="20"/>
                </w:rPr>
                <w:t>o</w:t>
              </w:r>
            </w:ins>
            <w:ins w:id="14" w:author="JC[R4-100e]" w:date="2021-07-28T15:24:00Z">
              <w:r w:rsidRPr="007D128A">
                <w:rPr>
                  <w:rFonts w:eastAsia="?? ??" w:cs="Arial"/>
                  <w:sz w:val="20"/>
                </w:rPr>
                <w:t xml:space="preserve">nce per max(10ms, ceil(1.5 </w:t>
              </w:r>
            </w:ins>
            <w:ins w:id="15" w:author="JC[R4-100e]" w:date="2021-07-28T15:26:00Z">
              <w:r w:rsidRPr="007D128A">
                <w:rPr>
                  <w:rFonts w:eastAsia="?? ??" w:cs="Arial"/>
                  <w:sz w:val="20"/>
                </w:rPr>
                <w:t>*</w:t>
              </w:r>
            </w:ins>
            <w:ins w:id="16" w:author="JC[R4-100e]" w:date="2021-07-28T15:24:00Z">
              <w:r w:rsidRPr="007D128A">
                <w:rPr>
                  <w:rFonts w:eastAsia="?? ??" w:cs="Arial"/>
                  <w:sz w:val="20"/>
                </w:rPr>
                <w:t xml:space="preserve"> P) </w:t>
              </w:r>
            </w:ins>
            <w:ins w:id="17" w:author="JC[R4-100e]" w:date="2021-07-28T15:26:00Z">
              <w:r w:rsidRPr="007D128A">
                <w:rPr>
                  <w:rFonts w:eastAsia="?? ??" w:cs="Arial"/>
                  <w:sz w:val="20"/>
                </w:rPr>
                <w:t>*T</w:t>
              </w:r>
              <w:r w:rsidRPr="007D128A">
                <w:rPr>
                  <w:rFonts w:eastAsia="?? ??" w:cs="Arial"/>
                  <w:sz w:val="20"/>
                  <w:vertAlign w:val="subscript"/>
                </w:rPr>
                <w:t>DRX</w:t>
              </w:r>
            </w:ins>
            <w:ins w:id="18" w:author="JC[R4-100e]" w:date="2021-07-28T15:24:00Z">
              <w:r w:rsidRPr="007D128A">
                <w:rPr>
                  <w:rFonts w:eastAsia="?? ??" w:cs="Arial"/>
                  <w:sz w:val="20"/>
                </w:rPr>
                <w:t xml:space="preserve">, ceil(1.5 </w:t>
              </w:r>
            </w:ins>
            <w:ins w:id="19" w:author="JC[R4-100e]" w:date="2021-07-28T15:26:00Z">
              <w:r w:rsidRPr="007D128A">
                <w:rPr>
                  <w:rFonts w:eastAsia="?? ??" w:cs="Arial"/>
                  <w:sz w:val="20"/>
                </w:rPr>
                <w:t>*</w:t>
              </w:r>
            </w:ins>
            <w:ins w:id="20" w:author="JC[R4-100e]" w:date="2021-07-28T15:24:00Z">
              <w:r w:rsidRPr="007D128A">
                <w:rPr>
                  <w:rFonts w:eastAsia="?? ??" w:cs="Arial"/>
                  <w:sz w:val="20"/>
                </w:rPr>
                <w:t xml:space="preserve"> P) </w:t>
              </w:r>
            </w:ins>
            <w:ins w:id="21" w:author="JC[R4-100e]" w:date="2021-07-28T15:26:00Z">
              <w:r w:rsidRPr="007D128A">
                <w:rPr>
                  <w:rFonts w:eastAsia="?? ??" w:cs="Arial"/>
                  <w:sz w:val="20"/>
                </w:rPr>
                <w:t>*T</w:t>
              </w:r>
              <w:r w:rsidRPr="007D128A">
                <w:rPr>
                  <w:rFonts w:eastAsia="?? ??" w:cs="Arial"/>
                  <w:sz w:val="20"/>
                  <w:vertAlign w:val="subscript"/>
                </w:rPr>
                <w:t>SSB</w:t>
              </w:r>
            </w:ins>
            <w:ins w:id="22" w:author="JC[R4-100e]" w:date="2021-07-28T15:24:00Z">
              <w:r w:rsidRPr="007D128A">
                <w:rPr>
                  <w:rFonts w:eastAsia="?? ??" w:cs="Arial"/>
                  <w:sz w:val="20"/>
                </w:rPr>
                <w:t>) if T</w:t>
              </w:r>
              <w:r w:rsidRPr="007D128A">
                <w:rPr>
                  <w:rFonts w:eastAsia="?? ??" w:cs="Arial"/>
                  <w:sz w:val="20"/>
                  <w:vertAlign w:val="subscript"/>
                </w:rPr>
                <w:t>DRX</w:t>
              </w:r>
              <w:r w:rsidRPr="007D128A">
                <w:rPr>
                  <w:rFonts w:eastAsia="?? ??" w:cs="Arial"/>
                  <w:sz w:val="20"/>
                </w:rPr>
                <w:t xml:space="preserve"> ≤ 320ms</w:t>
              </w:r>
            </w:ins>
          </w:p>
          <w:p w14:paraId="0E60B814" w14:textId="7015D76D" w:rsidR="000B48B1" w:rsidRPr="007D128A" w:rsidRDefault="000B48B1" w:rsidP="000B48B1">
            <w:pPr>
              <w:pStyle w:val="TAN"/>
              <w:numPr>
                <w:ilvl w:val="0"/>
                <w:numId w:val="3"/>
              </w:numPr>
              <w:rPr>
                <w:rFonts w:eastAsia="?? ??" w:cs="Arial"/>
                <w:sz w:val="20"/>
              </w:rPr>
            </w:pPr>
            <w:ins w:id="23" w:author="JC[R4-100e]" w:date="2021-07-28T15:25:00Z">
              <w:r w:rsidRPr="007D128A">
                <w:rPr>
                  <w:rFonts w:eastAsia="?? ??" w:cs="Arial"/>
                  <w:sz w:val="20"/>
                </w:rPr>
                <w:t>o</w:t>
              </w:r>
            </w:ins>
            <w:ins w:id="24" w:author="JC[R4-100e]" w:date="2021-07-28T15:24:00Z">
              <w:r w:rsidRPr="007D128A">
                <w:rPr>
                  <w:rFonts w:eastAsia="?? ??" w:cs="Arial"/>
                  <w:sz w:val="20"/>
                </w:rPr>
                <w:t xml:space="preserve">nce per </w:t>
              </w:r>
            </w:ins>
            <w:ins w:id="25" w:author="JC[R4-100e]" w:date="2021-07-28T15:26:00Z">
              <w:r w:rsidRPr="007D128A">
                <w:rPr>
                  <w:rFonts w:eastAsia="?? ??" w:cs="Arial"/>
                  <w:sz w:val="20"/>
                </w:rPr>
                <w:t>T</w:t>
              </w:r>
              <w:r w:rsidRPr="007D128A">
                <w:rPr>
                  <w:rFonts w:eastAsia="?? ??" w:cs="Arial"/>
                  <w:sz w:val="20"/>
                  <w:vertAlign w:val="subscript"/>
                </w:rPr>
                <w:t>DRX</w:t>
              </w:r>
              <w:r w:rsidRPr="007D128A">
                <w:rPr>
                  <w:rFonts w:eastAsia="?? ??" w:cs="Arial"/>
                  <w:sz w:val="20"/>
                </w:rPr>
                <w:t xml:space="preserve"> * </w:t>
              </w:r>
            </w:ins>
            <w:ins w:id="26" w:author="JC[R4-100e]" w:date="2021-07-28T15:24:00Z">
              <w:r w:rsidRPr="007D128A">
                <w:rPr>
                  <w:rFonts w:eastAsia="?? ??" w:cs="Arial"/>
                  <w:sz w:val="20"/>
                </w:rPr>
                <w:t>P if T</w:t>
              </w:r>
              <w:r w:rsidRPr="007D128A">
                <w:rPr>
                  <w:rFonts w:eastAsia="?? ??" w:cs="Arial"/>
                  <w:sz w:val="20"/>
                  <w:vertAlign w:val="subscript"/>
                </w:rPr>
                <w:t>DRX</w:t>
              </w:r>
              <w:r w:rsidRPr="007D128A">
                <w:rPr>
                  <w:rFonts w:eastAsia="?? ??" w:cs="Arial"/>
                  <w:sz w:val="20"/>
                </w:rPr>
                <w:t xml:space="preserve"> &gt; 320ms.</w:t>
              </w:r>
            </w:ins>
          </w:p>
          <w:p w14:paraId="3455185A" w14:textId="77777777" w:rsidR="00690D4F" w:rsidRPr="00944908" w:rsidRDefault="00690D4F" w:rsidP="00447758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NOTE 3:</w:t>
            </w:r>
            <w:r>
              <w:rPr>
                <w:rFonts w:eastAsia="?? ??"/>
              </w:rPr>
              <w:tab/>
            </w:r>
            <w:proofErr w:type="spellStart"/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proofErr w:type="spellEnd"/>
            <w:r w:rsidRPr="00272760">
              <w:t>=7 for Max(T</w:t>
            </w:r>
            <w:r w:rsidRPr="00272760">
              <w:rPr>
                <w:vertAlign w:val="subscript"/>
              </w:rPr>
              <w:t>DRX</w:t>
            </w:r>
            <w:r w:rsidRPr="00272760">
              <w:t>,T</w:t>
            </w:r>
            <w:r w:rsidRPr="00272760">
              <w:rPr>
                <w:vertAlign w:val="subscript"/>
              </w:rPr>
              <w:t>SSB</w:t>
            </w:r>
            <w:r w:rsidRPr="00272760">
              <w:t xml:space="preserve">) </w:t>
            </w:r>
            <w:r w:rsidRPr="00272760">
              <w:rPr>
                <w:rFonts w:cs="Arial"/>
              </w:rPr>
              <w:t xml:space="preserve">≤ </w:t>
            </w:r>
            <w:r w:rsidRPr="00272760">
              <w:t>40 assuming T</w:t>
            </w:r>
            <w:r w:rsidRPr="00272760">
              <w:rPr>
                <w:vertAlign w:val="subscript"/>
              </w:rPr>
              <w:t>DRX</w:t>
            </w:r>
            <w:r w:rsidRPr="00272760">
              <w:t xml:space="preserve">=0 for non-DRX case, </w:t>
            </w:r>
          </w:p>
          <w:p w14:paraId="3F9414E7" w14:textId="77777777" w:rsidR="00690D4F" w:rsidRPr="00944908" w:rsidRDefault="00690D4F" w:rsidP="00447758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rPr>
                <w:rFonts w:eastAsia="?? ??"/>
              </w:rPr>
              <w:tab/>
            </w:r>
            <w:proofErr w:type="spellStart"/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proofErr w:type="spellEnd"/>
            <w:r w:rsidRPr="00272760">
              <w:t>=5 for 40&lt;Max(T</w:t>
            </w:r>
            <w:r w:rsidRPr="00272760">
              <w:rPr>
                <w:vertAlign w:val="subscript"/>
              </w:rPr>
              <w:t>DRX</w:t>
            </w:r>
            <w:r w:rsidRPr="00272760">
              <w:t>,T</w:t>
            </w:r>
            <w:r w:rsidRPr="00272760">
              <w:rPr>
                <w:vertAlign w:val="subscript"/>
              </w:rPr>
              <w:t>SSB</w:t>
            </w:r>
            <w:r w:rsidRPr="00272760">
              <w:t>)</w:t>
            </w:r>
            <w:r w:rsidRPr="00272760">
              <w:rPr>
                <w:rFonts w:cs="Arial"/>
              </w:rPr>
              <w:t>≤32</w:t>
            </w:r>
            <w:r w:rsidRPr="00272760">
              <w:t>0,</w:t>
            </w:r>
          </w:p>
          <w:p w14:paraId="2EF2C473" w14:textId="77777777" w:rsidR="00690D4F" w:rsidRPr="00944908" w:rsidRDefault="00690D4F" w:rsidP="00447758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rPr>
                <w:rFonts w:eastAsia="?? ??"/>
              </w:rPr>
              <w:tab/>
            </w:r>
            <w:proofErr w:type="spellStart"/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proofErr w:type="spellEnd"/>
            <w:r w:rsidRPr="00272760">
              <w:t>=3 for T</w:t>
            </w:r>
            <w:r w:rsidRPr="00272760">
              <w:rPr>
                <w:vertAlign w:val="subscript"/>
              </w:rPr>
              <w:t>DRX</w:t>
            </w:r>
            <w:r w:rsidRPr="00272760">
              <w:t>&gt;320.</w:t>
            </w:r>
          </w:p>
          <w:p w14:paraId="32674426" w14:textId="77777777" w:rsidR="00690D4F" w:rsidRPr="00944908" w:rsidRDefault="00690D4F" w:rsidP="00447758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t>NOTE 4:</w:t>
            </w:r>
            <w:r>
              <w:rPr>
                <w:rFonts w:eastAsia="?? ??"/>
              </w:rPr>
              <w:tab/>
            </w:r>
            <w:r w:rsidRPr="006727CB">
              <w:t>RLM-RS SSB Es/</w:t>
            </w:r>
            <w:proofErr w:type="spellStart"/>
            <w:r w:rsidRPr="006727CB">
              <w:t>Iot</w:t>
            </w:r>
            <w:proofErr w:type="spellEnd"/>
            <w:r>
              <w:t xml:space="preserve"> </w:t>
            </w:r>
            <w:r w:rsidRPr="006727CB">
              <w:t>is the averaged Es/</w:t>
            </w:r>
            <w:proofErr w:type="spellStart"/>
            <w:r w:rsidRPr="006727CB">
              <w:t>Iot</w:t>
            </w:r>
            <w:proofErr w:type="spellEnd"/>
            <w:r w:rsidRPr="006727CB">
              <w:t xml:space="preserve"> over the most recent previous </w:t>
            </w:r>
            <w:r>
              <w:t xml:space="preserve">out-of-sync </w:t>
            </w:r>
            <w:r w:rsidRPr="006727CB">
              <w:t>evaluation period</w:t>
            </w:r>
            <w:r>
              <w:t>.</w:t>
            </w:r>
          </w:p>
        </w:tc>
      </w:tr>
    </w:tbl>
    <w:p w14:paraId="6E1BCF44" w14:textId="77777777" w:rsidR="00A87904" w:rsidRPr="009C5807" w:rsidRDefault="00A87904" w:rsidP="00A87904">
      <w:pPr>
        <w:pStyle w:val="B1"/>
        <w:ind w:left="0" w:firstLine="0"/>
        <w:rPr>
          <w:lang w:eastAsia="zh-CN"/>
        </w:rPr>
      </w:pPr>
    </w:p>
    <w:p w14:paraId="3BEB45EF" w14:textId="77777777" w:rsidR="00A87904" w:rsidRPr="007B225F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055F9780" w14:textId="27A2C13F" w:rsidR="00A87904" w:rsidRDefault="00A87904" w:rsidP="00A87904"/>
    <w:p w14:paraId="29DC530C" w14:textId="735AFA10" w:rsidR="000B48B1" w:rsidRPr="007D128A" w:rsidRDefault="000B48B1" w:rsidP="007D128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5A31C3B5" w14:textId="77777777" w:rsidR="007D128A" w:rsidRDefault="007D128A" w:rsidP="007D128A">
      <w:pPr>
        <w:pStyle w:val="Heading4"/>
      </w:pPr>
      <w:r>
        <w:t>9.5A.4.1</w:t>
      </w:r>
      <w:r>
        <w:tab/>
        <w:t>SSB based L1-RSRP Reporting</w:t>
      </w:r>
    </w:p>
    <w:p w14:paraId="422DE400" w14:textId="77777777" w:rsidR="007D128A" w:rsidRDefault="007D128A" w:rsidP="007D128A">
      <w:pPr>
        <w:rPr>
          <w:rFonts w:eastAsia="?? ??"/>
        </w:rPr>
      </w:pPr>
      <w:r>
        <w:t>The UE shall be capable of performing L1-RSRP</w:t>
      </w:r>
      <w:r>
        <w:rPr>
          <w:rFonts w:eastAsia="?? ??"/>
        </w:rPr>
        <w:t xml:space="preserve"> </w:t>
      </w:r>
      <w:r>
        <w:t xml:space="preserve">measurements based </w:t>
      </w:r>
      <w:r>
        <w:rPr>
          <w:rFonts w:eastAsia="?? ??"/>
        </w:rPr>
        <w:t xml:space="preserve">on the configured SSB </w:t>
      </w:r>
      <w:r>
        <w:rPr>
          <w:rFonts w:cs="Arial"/>
        </w:rPr>
        <w:t xml:space="preserve">resource for </w:t>
      </w:r>
      <w:r>
        <w:rPr>
          <w:lang w:val="en-US"/>
        </w:rPr>
        <w:t>L1-RSRP computation</w:t>
      </w:r>
      <w:r>
        <w:t>, and the UE physical layer shall be capable of reporting L1-RSRP measured over the measurement period of T</w:t>
      </w:r>
      <w:r>
        <w:rPr>
          <w:vertAlign w:val="subscript"/>
        </w:rPr>
        <w:t>L1-RSRP_Measurement_Period_SSB_CCA</w:t>
      </w:r>
      <w:r>
        <w:t>.</w:t>
      </w:r>
    </w:p>
    <w:p w14:paraId="7590A764" w14:textId="77777777" w:rsidR="007D128A" w:rsidRDefault="007D128A" w:rsidP="007D128A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_Measurement_Period_SSB_CCA</w:t>
      </w:r>
      <w:r>
        <w:rPr>
          <w:rFonts w:eastAsia="?? ??"/>
        </w:rPr>
        <w:t xml:space="preserve"> is defined in Table 9.5A.4.1-1 for FR1, where </w:t>
      </w:r>
    </w:p>
    <w:p w14:paraId="4972ADE6" w14:textId="77777777" w:rsidR="007D128A" w:rsidRDefault="007D128A" w:rsidP="007D128A">
      <w:pPr>
        <w:pStyle w:val="B1"/>
      </w:pPr>
      <w:r>
        <w:lastRenderedPageBreak/>
        <w:t>-</w:t>
      </w:r>
      <w:r>
        <w:tab/>
        <w:t xml:space="preserve">M=1 if higher layer parameter </w:t>
      </w:r>
      <w:proofErr w:type="spellStart"/>
      <w:r>
        <w:rPr>
          <w:i/>
        </w:rPr>
        <w:t>timeRestrictionForChannelMeasurement</w:t>
      </w:r>
      <w:proofErr w:type="spellEnd"/>
      <w:r>
        <w:t xml:space="preserve"> is configured, and M=3 otherwise </w:t>
      </w:r>
    </w:p>
    <w:p w14:paraId="4F863316" w14:textId="77777777" w:rsidR="007D128A" w:rsidRDefault="007D128A" w:rsidP="007D128A">
      <w:pPr>
        <w:rPr>
          <w:rFonts w:eastAsia="?? ??"/>
        </w:rPr>
      </w:pPr>
      <w:r>
        <w:rPr>
          <w:rFonts w:eastAsia="?? ??"/>
        </w:rPr>
        <w:t>For FR1,</w:t>
      </w:r>
    </w:p>
    <w:p w14:paraId="6A62A75C" w14:textId="77777777" w:rsidR="007D128A" w:rsidRDefault="007D128A" w:rsidP="007D128A">
      <w:pPr>
        <w:pStyle w:val="B1"/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>, when in the monitored cell there are measurement gaps configured for intra-frequency, inter-</w:t>
      </w:r>
      <w:proofErr w:type="gramStart"/>
      <w:r>
        <w:t>frequency</w:t>
      </w:r>
      <w:proofErr w:type="gramEnd"/>
      <w:r>
        <w:t xml:space="preserve"> or inter-RAT measurements, which are overlapping with some but not all occasions of the SSB; and</w:t>
      </w:r>
    </w:p>
    <w:p w14:paraId="65BB627D" w14:textId="77777777" w:rsidR="007D128A" w:rsidRDefault="007D128A" w:rsidP="007D128A">
      <w:pPr>
        <w:pStyle w:val="B1"/>
      </w:pPr>
      <w:r>
        <w:t>-</w:t>
      </w:r>
      <w:r>
        <w:tab/>
        <w:t>P=1 when in the monitored cell there are no measurement gaps overlapping with any occasion of the SSB.</w:t>
      </w:r>
    </w:p>
    <w:p w14:paraId="60BE4F18" w14:textId="77777777" w:rsidR="007D128A" w:rsidRDefault="007D128A" w:rsidP="007D128A">
      <w:r>
        <w:t>Where:</w:t>
      </w:r>
    </w:p>
    <w:p w14:paraId="7FED24F4" w14:textId="77777777" w:rsidR="007D128A" w:rsidRDefault="007D128A" w:rsidP="007D128A">
      <w:pPr>
        <w:pStyle w:val="B1"/>
      </w:pP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SSB</w:t>
      </w:r>
      <w:r>
        <w:t xml:space="preserve"> = </w:t>
      </w:r>
      <w:proofErr w:type="spellStart"/>
      <w:r>
        <w:t>ssb-periodicityServingCell</w:t>
      </w:r>
      <w:proofErr w:type="spellEnd"/>
    </w:p>
    <w:p w14:paraId="47AFB1A8" w14:textId="77777777" w:rsidR="007D128A" w:rsidRDefault="007D128A" w:rsidP="007D128A">
      <w:pPr>
        <w:pStyle w:val="B1"/>
      </w:pPr>
      <w:r>
        <w:tab/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= the configured SMTC1 period or SMTC2 period if configured</w:t>
      </w:r>
    </w:p>
    <w:p w14:paraId="3A3F4E2D" w14:textId="77777777" w:rsidR="007D128A" w:rsidRDefault="007D128A" w:rsidP="007D128A">
      <w:r>
        <w:t xml:space="preserve">If the high layer in TS 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t xml:space="preserve"> is configured,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smtc2</w:t>
      </w:r>
      <w:r>
        <w:t xml:space="preserve">; Otherwise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smtc1</w:t>
      </w:r>
      <w:r>
        <w:t>.</w:t>
      </w:r>
    </w:p>
    <w:p w14:paraId="29A6ED84" w14:textId="77777777" w:rsidR="007D128A" w:rsidRDefault="007D128A" w:rsidP="007D128A">
      <w:r>
        <w:t>Longer evaluation period would be expected if the combination of SSB, SMTC occasion and measurement gap configurations does not meet pervious conditions.</w:t>
      </w:r>
    </w:p>
    <w:p w14:paraId="03F29A47" w14:textId="77777777" w:rsidR="007D128A" w:rsidRDefault="007D128A" w:rsidP="007D128A">
      <w:r>
        <w:t>UE shall report RSRP_0 (Not valid) if L</w:t>
      </w:r>
      <w:r>
        <w:rPr>
          <w:vertAlign w:val="subscript"/>
        </w:rPr>
        <w:t>1</w:t>
      </w:r>
      <w:r>
        <w:t>&gt;L</w:t>
      </w:r>
      <w:r>
        <w:rPr>
          <w:vertAlign w:val="subscript"/>
        </w:rPr>
        <w:t>1max</w:t>
      </w:r>
      <w:r>
        <w:t>, where L1 and L1</w:t>
      </w:r>
      <w:r>
        <w:rPr>
          <w:vertAlign w:val="subscript"/>
        </w:rPr>
        <w:t>max</w:t>
      </w:r>
      <w:r>
        <w:t xml:space="preserve"> are defined in Table 9.5A.4.1-1.</w:t>
      </w:r>
    </w:p>
    <w:p w14:paraId="0D15478C" w14:textId="77777777" w:rsidR="007D128A" w:rsidRDefault="007D128A" w:rsidP="007D128A">
      <w:pPr>
        <w:pStyle w:val="TH"/>
      </w:pPr>
      <w:r>
        <w:t>Table 9.5A.4.1-1: Measurement period T</w:t>
      </w:r>
      <w:r>
        <w:rPr>
          <w:vertAlign w:val="subscript"/>
        </w:rPr>
        <w:t>L1-RSRP_Measurement_Period_SSB_CCA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7D128A" w14:paraId="0CD95D4A" w14:textId="77777777" w:rsidTr="0044775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690B7" w14:textId="77777777" w:rsidR="007D128A" w:rsidRDefault="007D128A" w:rsidP="00447758">
            <w:pPr>
              <w:pStyle w:val="TAH"/>
            </w:pPr>
            <w: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8190" w14:textId="77777777" w:rsidR="007D128A" w:rsidRDefault="007D128A" w:rsidP="00447758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L1-RSRP_Measurement_Period_SSB_CCA</w:t>
            </w:r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7D128A" w:rsidRPr="00C14182" w14:paraId="2AB16653" w14:textId="77777777" w:rsidTr="0044775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C899F" w14:textId="77777777" w:rsidR="007D128A" w:rsidRDefault="007D128A" w:rsidP="00447758">
            <w:pPr>
              <w:pStyle w:val="TAC"/>
            </w:pPr>
            <w:r>
              <w:t>non-DRX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52E7" w14:textId="77777777" w:rsidR="007D128A" w:rsidRPr="00800FA5" w:rsidRDefault="007D128A" w:rsidP="00447758">
            <w:pPr>
              <w:pStyle w:val="TAC"/>
              <w:rPr>
                <w:lang w:val="fr-FR"/>
              </w:rPr>
            </w:pPr>
            <w:r w:rsidRPr="00800FA5">
              <w:rPr>
                <w:rFonts w:cs="v4.2.0"/>
                <w:lang w:val="fr-FR"/>
              </w:rPr>
              <w:t>max(</w:t>
            </w:r>
            <w:proofErr w:type="spellStart"/>
            <w:r w:rsidRPr="00800FA5">
              <w:rPr>
                <w:rFonts w:cs="v4.2.0"/>
                <w:lang w:val="fr-FR"/>
              </w:rPr>
              <w:t>T</w:t>
            </w:r>
            <w:r w:rsidRPr="00800FA5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800FA5">
              <w:rPr>
                <w:rFonts w:cs="v4.2.0"/>
                <w:lang w:val="fr-FR"/>
              </w:rPr>
              <w:t xml:space="preserve">, </w:t>
            </w:r>
            <w:proofErr w:type="spellStart"/>
            <w:r w:rsidRPr="00800FA5">
              <w:rPr>
                <w:rFonts w:cs="v4.2.0"/>
                <w:lang w:val="fr-FR"/>
              </w:rPr>
              <w:t>ceil</w:t>
            </w:r>
            <w:proofErr w:type="spellEnd"/>
            <w:r w:rsidRPr="00800FA5">
              <w:rPr>
                <w:rFonts w:cs="v4.2.0"/>
                <w:lang w:val="fr-FR"/>
              </w:rPr>
              <w:t>((M+L1)*P)*T</w:t>
            </w:r>
            <w:r w:rsidRPr="00800FA5">
              <w:rPr>
                <w:rFonts w:cs="v4.2.0"/>
                <w:vertAlign w:val="subscript"/>
                <w:lang w:val="fr-FR"/>
              </w:rPr>
              <w:t>SSB</w:t>
            </w:r>
            <w:r w:rsidRPr="00800FA5">
              <w:rPr>
                <w:rFonts w:cs="v4.2.0"/>
                <w:lang w:val="fr-FR"/>
              </w:rPr>
              <w:t>)</w:t>
            </w:r>
          </w:p>
        </w:tc>
      </w:tr>
      <w:tr w:rsidR="007D128A" w14:paraId="29A86162" w14:textId="77777777" w:rsidTr="0044775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F421C" w14:textId="77777777" w:rsidR="007D128A" w:rsidRDefault="007D128A" w:rsidP="00447758">
            <w:pPr>
              <w:pStyle w:val="TAC"/>
            </w:pPr>
            <w:r>
              <w:t xml:space="preserve">DRX cycle </w:t>
            </w:r>
            <w:r>
              <w:rPr>
                <w:rFonts w:cs="Arial"/>
              </w:rPr>
              <w:t xml:space="preserve">≤ </w:t>
            </w:r>
            <w:r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822B5" w14:textId="77777777" w:rsidR="007D128A" w:rsidRDefault="007D128A" w:rsidP="00447758">
            <w:pPr>
              <w:pStyle w:val="TAC"/>
            </w:pPr>
            <w:r>
              <w:rPr>
                <w:rFonts w:cs="v4.2.0"/>
              </w:rPr>
              <w:t>max(</w:t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rPr>
                <w:rFonts w:cs="v4.2.0"/>
              </w:rPr>
              <w:t>, ceil(1.5*(M+L1)*P)*max(T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))</w:t>
            </w:r>
          </w:p>
        </w:tc>
      </w:tr>
      <w:tr w:rsidR="007D128A" w:rsidRPr="00C14182" w14:paraId="0CE742E2" w14:textId="77777777" w:rsidTr="0044775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CA818" w14:textId="77777777" w:rsidR="007D128A" w:rsidRDefault="007D128A" w:rsidP="00447758">
            <w:pPr>
              <w:pStyle w:val="TAC"/>
            </w:pPr>
            <w:r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8319" w14:textId="77777777" w:rsidR="007D128A" w:rsidRPr="00800FA5" w:rsidRDefault="007D128A" w:rsidP="00447758">
            <w:pPr>
              <w:pStyle w:val="TAC"/>
              <w:rPr>
                <w:lang w:val="fr-FR"/>
              </w:rPr>
            </w:pPr>
            <w:proofErr w:type="spellStart"/>
            <w:proofErr w:type="gramStart"/>
            <w:r w:rsidRPr="00800FA5">
              <w:rPr>
                <w:rFonts w:cs="v4.2.0"/>
                <w:lang w:val="fr-FR"/>
              </w:rPr>
              <w:t>ceil</w:t>
            </w:r>
            <w:proofErr w:type="spellEnd"/>
            <w:proofErr w:type="gramEnd"/>
            <w:r w:rsidRPr="00800FA5">
              <w:rPr>
                <w:rFonts w:cs="v4.2.0"/>
                <w:lang w:val="fr-FR"/>
              </w:rPr>
              <w:t>((M+L1)*P)*T</w:t>
            </w:r>
            <w:r w:rsidRPr="00800FA5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7D128A" w14:paraId="4DCF3ACD" w14:textId="77777777" w:rsidTr="00447758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D81B0" w14:textId="77777777" w:rsidR="007D128A" w:rsidRDefault="007D128A" w:rsidP="00447758">
            <w:pPr>
              <w:pStyle w:val="TAN"/>
            </w:pPr>
            <w:r>
              <w:t>Note 1: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</w:t>
            </w:r>
            <w:proofErr w:type="spellStart"/>
            <w:r>
              <w:t>ssb-periodicityServingCell</w:t>
            </w:r>
            <w:proofErr w:type="spellEnd"/>
            <w:r>
              <w:t xml:space="preserve"> is the periodicity of the SSB-Index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br/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is configured periodicity for reporting.</w:t>
            </w:r>
          </w:p>
          <w:p w14:paraId="0B99B2FF" w14:textId="6416194D" w:rsidR="007D128A" w:rsidRDefault="007D128A" w:rsidP="007D128A">
            <w:pPr>
              <w:pStyle w:val="TAN"/>
              <w:rPr>
                <w:ins w:id="27" w:author="JC[R4-100e]" w:date="2021-07-28T15:46:00Z"/>
              </w:rPr>
            </w:pPr>
            <w:r>
              <w:t>Note 2:</w:t>
            </w:r>
            <w:r>
              <w:tab/>
            </w:r>
            <w:r>
              <w:rPr>
                <w:bCs/>
              </w:rPr>
              <w:t xml:space="preserve">L1=0 if higher layer parameter </w:t>
            </w:r>
            <w:proofErr w:type="spellStart"/>
            <w:r>
              <w:rPr>
                <w:bCs/>
              </w:rPr>
              <w:t>timeRestrictionForChannelMeasurement</w:t>
            </w:r>
            <w:proofErr w:type="spellEnd"/>
            <w:r>
              <w:rPr>
                <w:bCs/>
              </w:rPr>
              <w:t xml:space="preserve"> is configured. Otherwise </w:t>
            </w:r>
            <w:r>
              <w:rPr>
                <w:rFonts w:cs="v4.2.0"/>
                <w:bCs/>
              </w:rPr>
              <w:t>L1 is the number of SSBs not available at the UE during T</w:t>
            </w:r>
            <w:r>
              <w:rPr>
                <w:rFonts w:cs="v4.2.0"/>
                <w:bCs/>
                <w:vertAlign w:val="subscript"/>
              </w:rPr>
              <w:t>L1-RSRP_Measurement_Period_SSB_CCA</w:t>
            </w:r>
            <w:r>
              <w:rPr>
                <w:rFonts w:cs="v4.2.0"/>
                <w:bCs/>
              </w:rPr>
              <w:t xml:space="preserve"> where L1 </w:t>
            </w:r>
            <w:r>
              <w:rPr>
                <w:rFonts w:cstheme="minorHAnsi"/>
                <w:bCs/>
              </w:rPr>
              <w:t>≤ L1</w:t>
            </w:r>
            <w:r>
              <w:rPr>
                <w:rFonts w:cstheme="minorHAnsi"/>
                <w:bCs/>
                <w:vertAlign w:val="subscript"/>
              </w:rPr>
              <w:t>max</w:t>
            </w:r>
            <w:r>
              <w:rPr>
                <w:rFonts w:cstheme="minorHAnsi"/>
                <w:bCs/>
              </w:rPr>
              <w:t>.</w:t>
            </w:r>
            <w:ins w:id="28" w:author="JC[R4-100e]" w:date="2021-07-28T15:46:00Z">
              <w:r w:rsidRPr="00420E63">
                <w:t xml:space="preserve"> The UE is not required to determine the availability of SSB occasions more frequent than</w:t>
              </w:r>
            </w:ins>
          </w:p>
          <w:p w14:paraId="22749863" w14:textId="590BDBE3" w:rsidR="007D128A" w:rsidRPr="007D128A" w:rsidRDefault="007D128A" w:rsidP="007D128A">
            <w:pPr>
              <w:pStyle w:val="TAN"/>
              <w:numPr>
                <w:ilvl w:val="0"/>
                <w:numId w:val="3"/>
              </w:numPr>
              <w:rPr>
                <w:ins w:id="29" w:author="JC[R4-100e]" w:date="2021-07-28T15:46:00Z"/>
                <w:rFonts w:eastAsia="?? ??" w:cs="Arial"/>
                <w:sz w:val="20"/>
              </w:rPr>
            </w:pPr>
            <w:ins w:id="30" w:author="JC[R4-100e]" w:date="2021-07-28T15:46:00Z">
              <w:r w:rsidRPr="007D128A">
                <w:rPr>
                  <w:rFonts w:eastAsia="?? ??" w:cs="Arial"/>
                  <w:sz w:val="20"/>
                </w:rPr>
                <w:t xml:space="preserve">once per </w:t>
              </w:r>
            </w:ins>
            <w:ins w:id="31" w:author="JC[R4-100e]" w:date="2021-07-28T15:47:00Z">
              <w:r w:rsidRPr="007D128A">
                <w:rPr>
                  <w:rFonts w:eastAsia="?? ??" w:cs="Arial"/>
                  <w:sz w:val="20"/>
                </w:rPr>
                <w:t>max(</w:t>
              </w:r>
              <w:proofErr w:type="spellStart"/>
              <w:r w:rsidRPr="007D128A">
                <w:rPr>
                  <w:rFonts w:eastAsia="?? ??" w:cs="Arial"/>
                  <w:sz w:val="20"/>
                </w:rPr>
                <w:t>T</w:t>
              </w:r>
              <w:r w:rsidRPr="007D128A">
                <w:rPr>
                  <w:rFonts w:eastAsia="?? ??" w:cs="Arial"/>
                  <w:sz w:val="20"/>
                  <w:vertAlign w:val="subscript"/>
                </w:rPr>
                <w:t>Report</w:t>
              </w:r>
              <w:proofErr w:type="spellEnd"/>
              <w:r w:rsidRPr="007D128A">
                <w:rPr>
                  <w:rFonts w:eastAsia="?? ??" w:cs="Arial"/>
                  <w:sz w:val="20"/>
                </w:rPr>
                <w:t>, T</w:t>
              </w:r>
              <w:r w:rsidRPr="007D128A">
                <w:rPr>
                  <w:rFonts w:eastAsia="?? ??" w:cs="Arial"/>
                  <w:sz w:val="20"/>
                  <w:vertAlign w:val="subscript"/>
                </w:rPr>
                <w:t>SSB</w:t>
              </w:r>
              <w:r w:rsidRPr="007D128A">
                <w:rPr>
                  <w:rFonts w:eastAsia="?? ??" w:cs="Arial"/>
                  <w:sz w:val="20"/>
                </w:rPr>
                <w:t xml:space="preserve"> </w:t>
              </w:r>
              <w:r>
                <w:rPr>
                  <w:rFonts w:eastAsia="?? ??" w:cs="Arial"/>
                  <w:sz w:val="20"/>
                </w:rPr>
                <w:t>*</w:t>
              </w:r>
              <w:r w:rsidRPr="007D128A">
                <w:rPr>
                  <w:rFonts w:eastAsia="?? ??" w:cs="Arial"/>
                  <w:sz w:val="20"/>
                </w:rPr>
                <w:t xml:space="preserve"> P) </w:t>
              </w:r>
            </w:ins>
            <w:ins w:id="32" w:author="JC[R4-100e]" w:date="2021-07-28T15:46:00Z">
              <w:r w:rsidRPr="007D128A">
                <w:rPr>
                  <w:rFonts w:eastAsia="?? ??" w:cs="Arial"/>
                  <w:sz w:val="20"/>
                </w:rPr>
                <w:t>if DRX is not used</w:t>
              </w:r>
            </w:ins>
          </w:p>
          <w:p w14:paraId="6E06C6D5" w14:textId="42B8E112" w:rsidR="007D128A" w:rsidRPr="007D128A" w:rsidRDefault="007D128A" w:rsidP="007D128A">
            <w:pPr>
              <w:pStyle w:val="TAN"/>
              <w:numPr>
                <w:ilvl w:val="0"/>
                <w:numId w:val="3"/>
              </w:numPr>
              <w:rPr>
                <w:ins w:id="33" w:author="JC[R4-100e]" w:date="2021-07-28T15:46:00Z"/>
                <w:rFonts w:eastAsia="?? ??" w:cs="Arial"/>
                <w:sz w:val="20"/>
              </w:rPr>
            </w:pPr>
            <w:ins w:id="34" w:author="JC[R4-100e]" w:date="2021-07-28T15:46:00Z">
              <w:r w:rsidRPr="007D128A">
                <w:rPr>
                  <w:rFonts w:eastAsia="?? ??" w:cs="Arial"/>
                  <w:sz w:val="20"/>
                </w:rPr>
                <w:t xml:space="preserve">once per </w:t>
              </w:r>
            </w:ins>
            <w:ins w:id="35" w:author="JC[R4-100e]" w:date="2021-07-28T15:48:00Z">
              <w:r w:rsidRPr="007D128A">
                <w:rPr>
                  <w:rFonts w:cs="v4.2.0"/>
                </w:rPr>
                <w:t>max(</w:t>
              </w:r>
              <w:proofErr w:type="spellStart"/>
              <w:r w:rsidRPr="007D128A">
                <w:rPr>
                  <w:rFonts w:cs="v4.2.0"/>
                </w:rPr>
                <w:t>T</w:t>
              </w:r>
              <w:r w:rsidRPr="007D128A">
                <w:rPr>
                  <w:rFonts w:cs="v4.2.0"/>
                  <w:vertAlign w:val="subscript"/>
                </w:rPr>
                <w:t>Report</w:t>
              </w:r>
              <w:proofErr w:type="spellEnd"/>
              <w:r w:rsidRPr="007D128A">
                <w:rPr>
                  <w:rFonts w:cs="v4.2.0"/>
                </w:rPr>
                <w:t>, ceil(1.5*P)*max(T</w:t>
              </w:r>
              <w:r w:rsidRPr="007D128A">
                <w:rPr>
                  <w:rFonts w:cs="v4.2.0"/>
                  <w:vertAlign w:val="subscript"/>
                </w:rPr>
                <w:t>DRX</w:t>
              </w:r>
              <w:r w:rsidRPr="007D128A">
                <w:rPr>
                  <w:rFonts w:cs="v4.2.0"/>
                </w:rPr>
                <w:t>,T</w:t>
              </w:r>
              <w:r w:rsidRPr="007D128A">
                <w:rPr>
                  <w:rFonts w:cs="v4.2.0"/>
                  <w:vertAlign w:val="subscript"/>
                </w:rPr>
                <w:t>SSB</w:t>
              </w:r>
              <w:r w:rsidRPr="007D128A">
                <w:rPr>
                  <w:rFonts w:cs="v4.2.0"/>
                </w:rPr>
                <w:t xml:space="preserve">)) </w:t>
              </w:r>
            </w:ins>
            <w:ins w:id="36" w:author="JC[R4-100e]" w:date="2021-07-28T15:46:00Z">
              <w:r w:rsidRPr="007D128A">
                <w:rPr>
                  <w:rFonts w:eastAsia="?? ??" w:cs="Arial"/>
                  <w:sz w:val="20"/>
                </w:rPr>
                <w:t>if T</w:t>
              </w:r>
              <w:r w:rsidRPr="007D128A">
                <w:rPr>
                  <w:rFonts w:eastAsia="?? ??" w:cs="Arial"/>
                  <w:sz w:val="20"/>
                  <w:vertAlign w:val="subscript"/>
                </w:rPr>
                <w:t>DRX</w:t>
              </w:r>
              <w:r w:rsidRPr="007D128A">
                <w:rPr>
                  <w:rFonts w:eastAsia="?? ??" w:cs="Arial"/>
                  <w:sz w:val="20"/>
                </w:rPr>
                <w:t xml:space="preserve"> ≤ 320ms</w:t>
              </w:r>
            </w:ins>
          </w:p>
          <w:p w14:paraId="7E650F81" w14:textId="2AB6DD35" w:rsidR="007D128A" w:rsidRPr="007D128A" w:rsidRDefault="007D128A" w:rsidP="007D128A">
            <w:pPr>
              <w:pStyle w:val="TAN"/>
              <w:numPr>
                <w:ilvl w:val="0"/>
                <w:numId w:val="3"/>
              </w:numPr>
              <w:rPr>
                <w:rFonts w:eastAsia="?? ??" w:cs="Arial"/>
                <w:sz w:val="20"/>
              </w:rPr>
            </w:pPr>
            <w:ins w:id="37" w:author="JC[R4-100e]" w:date="2021-07-28T15:46:00Z">
              <w:r w:rsidRPr="007D128A">
                <w:rPr>
                  <w:rFonts w:eastAsia="?? ??" w:cs="Arial"/>
                  <w:sz w:val="20"/>
                </w:rPr>
                <w:t>once per T</w:t>
              </w:r>
              <w:r w:rsidRPr="007D128A">
                <w:rPr>
                  <w:rFonts w:eastAsia="?? ??" w:cs="Arial"/>
                  <w:sz w:val="20"/>
                  <w:vertAlign w:val="subscript"/>
                </w:rPr>
                <w:t>DRX</w:t>
              </w:r>
              <w:r w:rsidRPr="007D128A">
                <w:rPr>
                  <w:rFonts w:eastAsia="?? ??" w:cs="Arial"/>
                  <w:sz w:val="20"/>
                </w:rPr>
                <w:t xml:space="preserve"> * P if T</w:t>
              </w:r>
              <w:r w:rsidRPr="007D128A">
                <w:rPr>
                  <w:rFonts w:eastAsia="?? ??" w:cs="Arial"/>
                  <w:sz w:val="20"/>
                  <w:vertAlign w:val="subscript"/>
                </w:rPr>
                <w:t>DRX</w:t>
              </w:r>
              <w:r w:rsidRPr="007D128A">
                <w:rPr>
                  <w:rFonts w:eastAsia="?? ??" w:cs="Arial"/>
                  <w:sz w:val="20"/>
                </w:rPr>
                <w:t xml:space="preserve"> &gt; 320ms.</w:t>
              </w:r>
            </w:ins>
          </w:p>
          <w:p w14:paraId="0610CE83" w14:textId="0F48B31D" w:rsidR="007D128A" w:rsidRDefault="007D128A" w:rsidP="00447758">
            <w:pPr>
              <w:pStyle w:val="TAN"/>
              <w:rPr>
                <w:rFonts w:cstheme="minorHAnsi"/>
              </w:rPr>
            </w:pPr>
            <w:r>
              <w:rPr>
                <w:rFonts w:cstheme="minorHAnsi"/>
              </w:rPr>
              <w:t>Note 3:</w:t>
            </w:r>
            <w:r>
              <w:rPr>
                <w:rFonts w:cstheme="minorHAnsi"/>
              </w:rPr>
              <w:tab/>
            </w:r>
            <w:r>
              <w:t>L1</w:t>
            </w:r>
            <w:r>
              <w:rPr>
                <w:vertAlign w:val="subscript"/>
              </w:rPr>
              <w:t>max</w:t>
            </w:r>
            <w:r>
              <w:t xml:space="preserve"> =7 for 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 xml:space="preserve">) </w:t>
            </w:r>
            <w:r>
              <w:rPr>
                <w:rFonts w:cstheme="minorHAnsi"/>
              </w:rPr>
              <w:t>≤ 40ms</w:t>
            </w:r>
            <w:r>
              <w:t xml:space="preserve"> assuming T</w:t>
            </w:r>
            <w:r>
              <w:rPr>
                <w:vertAlign w:val="subscript"/>
              </w:rPr>
              <w:t>DRX</w:t>
            </w:r>
            <w:r>
              <w:t>=0 for non-DRX,</w:t>
            </w:r>
            <w:r>
              <w:br/>
              <w:t>L1</w:t>
            </w:r>
            <w:r>
              <w:rPr>
                <w:vertAlign w:val="subscript"/>
              </w:rPr>
              <w:t>max</w:t>
            </w:r>
            <w:r>
              <w:t xml:space="preserve"> =5 for 40ms &lt; Max(T</w:t>
            </w:r>
            <w:r>
              <w:rPr>
                <w:vertAlign w:val="subscript"/>
              </w:rPr>
              <w:t>DRX</w:t>
            </w:r>
            <w:r>
              <w:t>, T</w:t>
            </w:r>
            <w:r>
              <w:rPr>
                <w:vertAlign w:val="subscript"/>
              </w:rPr>
              <w:t>SSB</w:t>
            </w:r>
            <w:r>
              <w:t xml:space="preserve">) </w:t>
            </w:r>
            <w:r>
              <w:rPr>
                <w:rFonts w:cstheme="minorHAnsi"/>
              </w:rPr>
              <w:t xml:space="preserve">≤ </w:t>
            </w:r>
            <w:r>
              <w:t xml:space="preserve">320ms, </w:t>
            </w:r>
            <w:r>
              <w:br/>
              <w:t>L1</w:t>
            </w:r>
            <w:r>
              <w:rPr>
                <w:vertAlign w:val="subscript"/>
              </w:rPr>
              <w:t>max</w:t>
            </w:r>
            <w:r>
              <w:t xml:space="preserve"> =3 for T</w:t>
            </w:r>
            <w:r>
              <w:rPr>
                <w:vertAlign w:val="subscript"/>
              </w:rPr>
              <w:t>DRX</w:t>
            </w:r>
            <w:r>
              <w:t xml:space="preserve"> &gt; 320ms.</w:t>
            </w:r>
          </w:p>
        </w:tc>
      </w:tr>
    </w:tbl>
    <w:p w14:paraId="38199E79" w14:textId="49E15CA0" w:rsidR="000B48B1" w:rsidRDefault="000B48B1" w:rsidP="00A87904"/>
    <w:p w14:paraId="65AB49B4" w14:textId="77376796" w:rsidR="000B48B1" w:rsidRDefault="000B48B1" w:rsidP="00A87904"/>
    <w:p w14:paraId="15D42DDD" w14:textId="50ADDBA6" w:rsidR="000B48B1" w:rsidRPr="007B225F" w:rsidRDefault="000B48B1" w:rsidP="000B48B1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238DE698" w14:textId="0847B872" w:rsidR="000B48B1" w:rsidRDefault="000B48B1" w:rsidP="00A87904"/>
    <w:p w14:paraId="427BAA2E" w14:textId="77777777" w:rsidR="000B48B1" w:rsidRPr="006E2DF2" w:rsidRDefault="000B48B1" w:rsidP="00A87904"/>
    <w:sectPr w:rsidR="000B48B1" w:rsidRPr="006E2DF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200D5" w14:textId="77777777" w:rsidR="000E178A" w:rsidRDefault="000E178A">
      <w:r>
        <w:separator/>
      </w:r>
    </w:p>
  </w:endnote>
  <w:endnote w:type="continuationSeparator" w:id="0">
    <w:p w14:paraId="5E2D53D5" w14:textId="77777777" w:rsidR="000E178A" w:rsidRDefault="000E1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 ??">
    <w:altName w:val="MS Mincho"/>
    <w:panose1 w:val="020B0604020202020204"/>
    <w:charset w:val="80"/>
    <w:family w:val="roman"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2B426" w14:textId="77777777" w:rsidR="000E178A" w:rsidRDefault="000E178A">
      <w:r>
        <w:separator/>
      </w:r>
    </w:p>
  </w:footnote>
  <w:footnote w:type="continuationSeparator" w:id="0">
    <w:p w14:paraId="083C150C" w14:textId="77777777" w:rsidR="000E178A" w:rsidRDefault="000E1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4083" w14:textId="77777777" w:rsidR="008843F6" w:rsidRDefault="000E17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76614" w14:textId="77777777" w:rsidR="008843F6" w:rsidRDefault="00F11C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BF5F3" w14:textId="77777777" w:rsidR="008843F6" w:rsidRDefault="000E17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B21F79"/>
    <w:multiLevelType w:val="hybridMultilevel"/>
    <w:tmpl w:val="5282B0D0"/>
    <w:lvl w:ilvl="0" w:tplc="33628D1E">
      <w:start w:val="8"/>
      <w:numFmt w:val="bullet"/>
      <w:lvlText w:val="-"/>
      <w:lvlJc w:val="left"/>
      <w:pPr>
        <w:ind w:left="12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1" w15:restartNumberingAfterBreak="0">
    <w:nsid w:val="52997E99"/>
    <w:multiLevelType w:val="hybridMultilevel"/>
    <w:tmpl w:val="312E1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DA0A7E"/>
    <w:multiLevelType w:val="multilevel"/>
    <w:tmpl w:val="4612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228"/>
    <w:rsid w:val="000A6394"/>
    <w:rsid w:val="000B48B1"/>
    <w:rsid w:val="000B7FED"/>
    <w:rsid w:val="000C038A"/>
    <w:rsid w:val="000C6598"/>
    <w:rsid w:val="000D44B3"/>
    <w:rsid w:val="000E178A"/>
    <w:rsid w:val="00145D43"/>
    <w:rsid w:val="00192C46"/>
    <w:rsid w:val="001A08B3"/>
    <w:rsid w:val="001A7B60"/>
    <w:rsid w:val="001B52F0"/>
    <w:rsid w:val="001B7A65"/>
    <w:rsid w:val="001B7BCE"/>
    <w:rsid w:val="001E41F3"/>
    <w:rsid w:val="00201698"/>
    <w:rsid w:val="0026004D"/>
    <w:rsid w:val="002640DD"/>
    <w:rsid w:val="00275D12"/>
    <w:rsid w:val="00284FEB"/>
    <w:rsid w:val="002860C4"/>
    <w:rsid w:val="002B5741"/>
    <w:rsid w:val="002E0FBC"/>
    <w:rsid w:val="002E24B4"/>
    <w:rsid w:val="002E472E"/>
    <w:rsid w:val="002F7C66"/>
    <w:rsid w:val="00301803"/>
    <w:rsid w:val="00305409"/>
    <w:rsid w:val="003609EF"/>
    <w:rsid w:val="0036231A"/>
    <w:rsid w:val="003645FE"/>
    <w:rsid w:val="00374DD4"/>
    <w:rsid w:val="003B79CE"/>
    <w:rsid w:val="003E1A36"/>
    <w:rsid w:val="003F3BE9"/>
    <w:rsid w:val="00410371"/>
    <w:rsid w:val="004242F1"/>
    <w:rsid w:val="0043396B"/>
    <w:rsid w:val="00453DB2"/>
    <w:rsid w:val="00497C12"/>
    <w:rsid w:val="004B75B7"/>
    <w:rsid w:val="004C245A"/>
    <w:rsid w:val="0051580D"/>
    <w:rsid w:val="0054524E"/>
    <w:rsid w:val="00547111"/>
    <w:rsid w:val="00592D74"/>
    <w:rsid w:val="005B1AB2"/>
    <w:rsid w:val="005C744C"/>
    <w:rsid w:val="005E2C44"/>
    <w:rsid w:val="0061237C"/>
    <w:rsid w:val="00621188"/>
    <w:rsid w:val="00624DB5"/>
    <w:rsid w:val="006257ED"/>
    <w:rsid w:val="00632268"/>
    <w:rsid w:val="00665C47"/>
    <w:rsid w:val="00681278"/>
    <w:rsid w:val="00690D4F"/>
    <w:rsid w:val="00695808"/>
    <w:rsid w:val="006B46FB"/>
    <w:rsid w:val="006D0FD5"/>
    <w:rsid w:val="006E21FB"/>
    <w:rsid w:val="007176FF"/>
    <w:rsid w:val="007308A0"/>
    <w:rsid w:val="00772B77"/>
    <w:rsid w:val="00792342"/>
    <w:rsid w:val="007977A8"/>
    <w:rsid w:val="007B512A"/>
    <w:rsid w:val="007C2097"/>
    <w:rsid w:val="007D128A"/>
    <w:rsid w:val="007D6A07"/>
    <w:rsid w:val="007F7259"/>
    <w:rsid w:val="008040A8"/>
    <w:rsid w:val="008204F0"/>
    <w:rsid w:val="008279FA"/>
    <w:rsid w:val="0083287C"/>
    <w:rsid w:val="008626E7"/>
    <w:rsid w:val="00864E71"/>
    <w:rsid w:val="00870EE7"/>
    <w:rsid w:val="008863B9"/>
    <w:rsid w:val="008A45A6"/>
    <w:rsid w:val="008C68D6"/>
    <w:rsid w:val="008F3789"/>
    <w:rsid w:val="008F686C"/>
    <w:rsid w:val="009148DE"/>
    <w:rsid w:val="009156CB"/>
    <w:rsid w:val="00941E30"/>
    <w:rsid w:val="00951C8F"/>
    <w:rsid w:val="009601AD"/>
    <w:rsid w:val="009777D9"/>
    <w:rsid w:val="00991B88"/>
    <w:rsid w:val="009A5753"/>
    <w:rsid w:val="009A579D"/>
    <w:rsid w:val="009E3297"/>
    <w:rsid w:val="009F734F"/>
    <w:rsid w:val="00A11EFF"/>
    <w:rsid w:val="00A246B6"/>
    <w:rsid w:val="00A34930"/>
    <w:rsid w:val="00A47E70"/>
    <w:rsid w:val="00A50CF0"/>
    <w:rsid w:val="00A7671C"/>
    <w:rsid w:val="00A867CE"/>
    <w:rsid w:val="00A87904"/>
    <w:rsid w:val="00A968B3"/>
    <w:rsid w:val="00AA2CBC"/>
    <w:rsid w:val="00AC5820"/>
    <w:rsid w:val="00AD1CD8"/>
    <w:rsid w:val="00B258BB"/>
    <w:rsid w:val="00B67B97"/>
    <w:rsid w:val="00B73280"/>
    <w:rsid w:val="00B75662"/>
    <w:rsid w:val="00B968C8"/>
    <w:rsid w:val="00BA3EC5"/>
    <w:rsid w:val="00BA51D9"/>
    <w:rsid w:val="00BA7FF0"/>
    <w:rsid w:val="00BB5DFC"/>
    <w:rsid w:val="00BD279D"/>
    <w:rsid w:val="00BD5FD1"/>
    <w:rsid w:val="00BD6BB8"/>
    <w:rsid w:val="00BE3911"/>
    <w:rsid w:val="00C01DC1"/>
    <w:rsid w:val="00C66BA2"/>
    <w:rsid w:val="00C945B2"/>
    <w:rsid w:val="00C95985"/>
    <w:rsid w:val="00CB28F9"/>
    <w:rsid w:val="00CC33FF"/>
    <w:rsid w:val="00CC5026"/>
    <w:rsid w:val="00CC68D0"/>
    <w:rsid w:val="00D03F9A"/>
    <w:rsid w:val="00D06D51"/>
    <w:rsid w:val="00D24991"/>
    <w:rsid w:val="00D50255"/>
    <w:rsid w:val="00D54426"/>
    <w:rsid w:val="00D66520"/>
    <w:rsid w:val="00DE34CF"/>
    <w:rsid w:val="00E13F3D"/>
    <w:rsid w:val="00E17524"/>
    <w:rsid w:val="00E34898"/>
    <w:rsid w:val="00E570F3"/>
    <w:rsid w:val="00E739F5"/>
    <w:rsid w:val="00E740CF"/>
    <w:rsid w:val="00EB09B7"/>
    <w:rsid w:val="00EC00FD"/>
    <w:rsid w:val="00EE1A52"/>
    <w:rsid w:val="00EE7D7C"/>
    <w:rsid w:val="00EF5DC0"/>
    <w:rsid w:val="00F0397A"/>
    <w:rsid w:val="00F03CC1"/>
    <w:rsid w:val="00F11CA5"/>
    <w:rsid w:val="00F25D98"/>
    <w:rsid w:val="00F300FB"/>
    <w:rsid w:val="00F51587"/>
    <w:rsid w:val="00F87F34"/>
    <w:rsid w:val="00F940DD"/>
    <w:rsid w:val="00FA64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A64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A640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FA6406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A8790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879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7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7904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E740CF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F0397A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F0397A"/>
    <w:rPr>
      <w:rFonts w:ascii="Times New Roman" w:eastAsia="SimSun" w:hAnsi="Times New Roman"/>
      <w:snapToGrid w:val="0"/>
      <w:sz w:val="21"/>
      <w:szCs w:val="21"/>
      <w:lang w:val="x-none" w:eastAsia="x-none"/>
    </w:rPr>
  </w:style>
  <w:style w:type="character" w:customStyle="1" w:styleId="B4Char">
    <w:name w:val="B4 Char"/>
    <w:link w:val="B4"/>
    <w:rsid w:val="00F0397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F0397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01DC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C:\Users\sunellk\AppData\Roaming\Microsoft\Templates\3gpp_70.dot</Template>
  <TotalTime>60</TotalTime>
  <Pages>3</Pages>
  <Words>1128</Words>
  <Characters>6432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JC[R4-100e]</cp:lastModifiedBy>
  <cp:revision>23</cp:revision>
  <cp:lastPrinted>1900-01-01T08:00:00Z</cp:lastPrinted>
  <dcterms:created xsi:type="dcterms:W3CDTF">2021-04-01T04:35:00Z</dcterms:created>
  <dcterms:modified xsi:type="dcterms:W3CDTF">2021-08-06T17:29:00Z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